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9CBE8" w14:textId="5EA1F97F" w:rsidR="00700F6A" w:rsidRPr="00E7194D" w:rsidRDefault="00700F6A" w:rsidP="00700F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133917475"/>
      <w:bookmarkStart w:id="1" w:name="OLE_LINK5"/>
      <w:bookmarkStart w:id="2" w:name="OLE_LINK6"/>
      <w:r w:rsidRPr="00E7194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E7194D">
        <w:rPr>
          <w:rFonts w:ascii="Arial" w:eastAsia="SimSun" w:hAnsi="Arial"/>
          <w:b/>
          <w:bCs/>
          <w:sz w:val="24"/>
        </w:rPr>
        <w:t xml:space="preserve">SG-RAN </w:t>
      </w:r>
      <w:r w:rsidRPr="00E7194D">
        <w:rPr>
          <w:rFonts w:ascii="Arial" w:eastAsia="SimSun" w:hAnsi="Arial"/>
          <w:b/>
          <w:sz w:val="24"/>
        </w:rPr>
        <w:t>WG4 Meeting #108</w:t>
      </w:r>
      <w:bookmarkEnd w:id="0"/>
      <w:r w:rsidRPr="00E7194D">
        <w:rPr>
          <w:rFonts w:ascii="Arial" w:eastAsia="SimSun" w:hAnsi="Arial"/>
          <w:b/>
          <w:sz w:val="24"/>
        </w:rPr>
        <w:t>bis</w:t>
      </w:r>
      <w:r w:rsidRPr="00E7194D">
        <w:rPr>
          <w:rFonts w:ascii="Arial" w:eastAsia="SimSun" w:hAnsi="Arial"/>
          <w:b/>
          <w:bCs/>
          <w:sz w:val="24"/>
        </w:rPr>
        <w:tab/>
      </w:r>
      <w:r w:rsidRPr="00E7194D">
        <w:rPr>
          <w:rFonts w:ascii="Arial" w:eastAsia="SimSun" w:hAnsi="Arial"/>
          <w:b/>
          <w:bCs/>
          <w:sz w:val="24"/>
          <w:lang w:eastAsia="ja-JP"/>
        </w:rPr>
        <w:t>R4-</w:t>
      </w:r>
      <w:r w:rsidR="00F40AEF">
        <w:rPr>
          <w:rFonts w:ascii="Arial" w:eastAsia="SimSun" w:hAnsi="Arial"/>
          <w:b/>
          <w:bCs/>
          <w:sz w:val="24"/>
          <w:lang w:eastAsia="ja-JP"/>
        </w:rPr>
        <w:t>2316902</w:t>
      </w:r>
    </w:p>
    <w:bookmarkEnd w:id="1"/>
    <w:bookmarkEnd w:id="2"/>
    <w:p w14:paraId="5910545A" w14:textId="77777777" w:rsidR="00700F6A" w:rsidRPr="00E7194D" w:rsidRDefault="00700F6A" w:rsidP="00700F6A">
      <w:pPr>
        <w:widowControl w:val="0"/>
        <w:spacing w:after="0"/>
        <w:rPr>
          <w:rFonts w:ascii="Arial" w:eastAsia="SimSun" w:hAnsi="Arial"/>
          <w:b/>
          <w:sz w:val="24"/>
        </w:rPr>
      </w:pPr>
      <w:r w:rsidRPr="00E7194D">
        <w:rPr>
          <w:rFonts w:ascii="Arial" w:eastAsia="SimSun" w:hAnsi="Arial"/>
          <w:b/>
          <w:sz w:val="24"/>
        </w:rPr>
        <w:t>Xiamen, China, October 09 – October 13, 2023</w:t>
      </w:r>
    </w:p>
    <w:p w14:paraId="61FAE906" w14:textId="77777777" w:rsidR="005D5D82" w:rsidRPr="00E7194D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22A93B48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 xml:space="preserve">Title: </w:t>
      </w:r>
      <w:r w:rsidRPr="00E7194D">
        <w:rPr>
          <w:rFonts w:ascii="Arial" w:hAnsi="Arial" w:cs="Arial"/>
          <w:b/>
          <w:sz w:val="22"/>
        </w:rPr>
        <w:tab/>
      </w:r>
      <w:r w:rsidR="004552AB" w:rsidRPr="00E7194D">
        <w:rPr>
          <w:rFonts w:ascii="Arial" w:hAnsi="Arial" w:cs="Arial"/>
          <w:sz w:val="22"/>
          <w:lang w:eastAsia="zh-CN"/>
        </w:rPr>
        <w:t>Offline Minutes for [108</w:t>
      </w:r>
      <w:r w:rsidR="005B786C">
        <w:rPr>
          <w:rFonts w:ascii="Arial" w:hAnsi="Arial" w:cs="Arial"/>
          <w:sz w:val="22"/>
          <w:lang w:eastAsia="zh-CN"/>
        </w:rPr>
        <w:t>bis</w:t>
      </w:r>
      <w:r w:rsidR="00A77023" w:rsidRPr="00E7194D">
        <w:rPr>
          <w:rFonts w:ascii="Arial" w:hAnsi="Arial" w:cs="Arial"/>
          <w:sz w:val="22"/>
          <w:lang w:eastAsia="zh-CN"/>
        </w:rPr>
        <w:t>][3</w:t>
      </w:r>
      <w:r w:rsidR="00324576">
        <w:rPr>
          <w:rFonts w:ascii="Arial" w:hAnsi="Arial" w:cs="Arial"/>
          <w:sz w:val="22"/>
          <w:lang w:eastAsia="zh-CN"/>
        </w:rPr>
        <w:t>15</w:t>
      </w:r>
      <w:r w:rsidR="00A77023" w:rsidRPr="00E7194D">
        <w:rPr>
          <w:rFonts w:ascii="Arial" w:hAnsi="Arial" w:cs="Arial"/>
          <w:sz w:val="22"/>
          <w:lang w:eastAsia="zh-CN"/>
        </w:rPr>
        <w:t>]</w:t>
      </w:r>
      <w:r w:rsidR="00F93FD3" w:rsidRPr="00E7194D">
        <w:rPr>
          <w:rFonts w:ascii="Arial" w:hAnsi="Arial" w:cs="Arial"/>
          <w:sz w:val="22"/>
          <w:lang w:eastAsia="zh-CN"/>
        </w:rPr>
        <w:t xml:space="preserve"> </w:t>
      </w:r>
      <w:r w:rsidR="000106C7" w:rsidRPr="00E7194D">
        <w:rPr>
          <w:rFonts w:ascii="Arial" w:hAnsi="Arial" w:cs="Arial"/>
          <w:sz w:val="22"/>
          <w:lang w:eastAsia="zh-CN"/>
        </w:rPr>
        <w:t xml:space="preserve">256 QAM BS </w:t>
      </w:r>
      <w:proofErr w:type="spellStart"/>
      <w:r w:rsidR="000106C7" w:rsidRPr="00E7194D">
        <w:rPr>
          <w:rFonts w:ascii="Arial" w:hAnsi="Arial" w:cs="Arial"/>
          <w:sz w:val="22"/>
          <w:lang w:eastAsia="zh-CN"/>
        </w:rPr>
        <w:t>Demod</w:t>
      </w:r>
      <w:proofErr w:type="spellEnd"/>
      <w:r w:rsidR="000106C7" w:rsidRPr="00E7194D">
        <w:rPr>
          <w:rFonts w:ascii="Arial" w:hAnsi="Arial" w:cs="Arial"/>
          <w:sz w:val="22"/>
          <w:lang w:eastAsia="zh-CN"/>
        </w:rPr>
        <w:t xml:space="preserve"> (</w:t>
      </w:r>
      <w:r w:rsidR="000106C7" w:rsidRPr="00E7194D">
        <w:rPr>
          <w:rFonts w:ascii="Arial" w:eastAsiaTheme="minorEastAsia" w:hAnsi="Arial" w:cs="Arial"/>
          <w:color w:val="000000"/>
          <w:sz w:val="22"/>
          <w:lang w:eastAsia="zh-CN"/>
        </w:rPr>
        <w:t>NR_RF_FR2_req_Ph3_Demod)</w:t>
      </w:r>
    </w:p>
    <w:p w14:paraId="73AD8CE3" w14:textId="3F508EBB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>Agenda Item:</w:t>
      </w:r>
      <w:r w:rsidRPr="00E7194D">
        <w:rPr>
          <w:rFonts w:ascii="Arial" w:hAnsi="Arial" w:cs="Arial"/>
          <w:b/>
          <w:sz w:val="22"/>
        </w:rPr>
        <w:tab/>
      </w:r>
      <w:r w:rsidR="00F13572" w:rsidRPr="00E7194D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0106C7" w:rsidRPr="00E7194D">
        <w:rPr>
          <w:rFonts w:ascii="Arial" w:eastAsiaTheme="minorEastAsia" w:hAnsi="Arial" w:cs="Arial"/>
          <w:color w:val="000000"/>
          <w:sz w:val="22"/>
          <w:lang w:eastAsia="zh-CN"/>
        </w:rPr>
        <w:t>.6.4.1</w:t>
      </w:r>
    </w:p>
    <w:p w14:paraId="6402E503" w14:textId="611CA0EA" w:rsidR="00D84BD0" w:rsidRPr="00E7194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7194D">
        <w:rPr>
          <w:rFonts w:ascii="Arial" w:hAnsi="Arial" w:cs="Arial"/>
          <w:b/>
          <w:sz w:val="22"/>
        </w:rPr>
        <w:t xml:space="preserve">Source: </w:t>
      </w:r>
      <w:r w:rsidRPr="00E7194D">
        <w:rPr>
          <w:rFonts w:ascii="Arial" w:hAnsi="Arial" w:cs="Arial"/>
          <w:b/>
          <w:sz w:val="22"/>
        </w:rPr>
        <w:tab/>
      </w:r>
      <w:r w:rsidR="000106C7" w:rsidRPr="00E7194D">
        <w:rPr>
          <w:rFonts w:ascii="Arial" w:hAnsi="Arial" w:cs="Arial"/>
          <w:bCs/>
          <w:sz w:val="22"/>
        </w:rPr>
        <w:t>Moderator (Nokia, Nokia Shanghai Bell)</w:t>
      </w:r>
    </w:p>
    <w:p w14:paraId="5E188A5E" w14:textId="457B2E22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>Document for:</w:t>
      </w:r>
      <w:r w:rsidRPr="00E7194D">
        <w:rPr>
          <w:rFonts w:ascii="Arial" w:hAnsi="Arial" w:cs="Arial"/>
          <w:b/>
          <w:sz w:val="22"/>
        </w:rPr>
        <w:tab/>
      </w:r>
      <w:r w:rsidR="004552AB" w:rsidRPr="00E7194D">
        <w:rPr>
          <w:rFonts w:ascii="Arial" w:hAnsi="Arial" w:cs="Arial"/>
          <w:sz w:val="22"/>
          <w:lang w:eastAsia="zh-CN"/>
        </w:rPr>
        <w:t>Information</w:t>
      </w:r>
    </w:p>
    <w:p w14:paraId="6910732E" w14:textId="2BAB44D3" w:rsidR="00F93FD3" w:rsidRPr="00E7194D" w:rsidRDefault="00957404" w:rsidP="00F93FD3">
      <w:pPr>
        <w:pStyle w:val="Heading1"/>
        <w:rPr>
          <w:lang w:eastAsia="zh-CN"/>
        </w:rPr>
      </w:pPr>
      <w:r w:rsidRPr="00E7194D">
        <w:t>1</w:t>
      </w:r>
      <w:r w:rsidR="00F93FD3" w:rsidRPr="00E7194D">
        <w:t xml:space="preserve"> P</w:t>
      </w:r>
      <w:r w:rsidR="000106C7" w:rsidRPr="00E7194D">
        <w:t>U</w:t>
      </w:r>
      <w:r w:rsidR="00F93FD3" w:rsidRPr="00E7194D">
        <w:t>SCH requirements</w:t>
      </w:r>
    </w:p>
    <w:p w14:paraId="3EBBBF56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1-1: Tx EVM</w:t>
      </w:r>
    </w:p>
    <w:p w14:paraId="43A814B1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1-1: Tx EVM</w:t>
      </w:r>
    </w:p>
    <w:p w14:paraId="222EAAF6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Agreements from RAN4#108 [R4-2313946]</w:t>
      </w:r>
    </w:p>
    <w:p w14:paraId="73615EFA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Issue 2-1: EVM Impact</w:t>
      </w:r>
    </w:p>
    <w:p w14:paraId="7985A530" w14:textId="77777777" w:rsidR="00957404" w:rsidRPr="00E7194D" w:rsidRDefault="00957404" w:rsidP="00957404">
      <w:pPr>
        <w:pStyle w:val="ListParagraph"/>
        <w:numPr>
          <w:ilvl w:val="2"/>
          <w:numId w:val="1"/>
        </w:numPr>
        <w:spacing w:after="120"/>
        <w:ind w:left="237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Agreement: The impact of EVM can be considered in impairment results, and interested companies are encouraged to provide ideal simulations with and without </w:t>
      </w:r>
      <w:proofErr w:type="spellStart"/>
      <w:r w:rsidRPr="00E7194D">
        <w:rPr>
          <w:rFonts w:eastAsia="SimSun"/>
          <w:szCs w:val="24"/>
          <w:lang w:eastAsia="zh-CN"/>
        </w:rPr>
        <w:t>TxEVM</w:t>
      </w:r>
      <w:proofErr w:type="spellEnd"/>
      <w:r w:rsidRPr="00E7194D">
        <w:rPr>
          <w:rFonts w:eastAsia="SimSun"/>
          <w:szCs w:val="24"/>
          <w:lang w:eastAsia="zh-CN"/>
        </w:rPr>
        <w:t xml:space="preserve"> for alignment at RAN4#108bis, </w:t>
      </w:r>
      <w:proofErr w:type="spellStart"/>
      <w:r w:rsidRPr="00E7194D">
        <w:rPr>
          <w:rFonts w:eastAsia="SimSun"/>
          <w:szCs w:val="24"/>
          <w:lang w:eastAsia="zh-CN"/>
        </w:rPr>
        <w:t>TxEVM</w:t>
      </w:r>
      <w:proofErr w:type="spellEnd"/>
      <w:r w:rsidRPr="00E7194D">
        <w:rPr>
          <w:rFonts w:eastAsia="SimSun"/>
          <w:szCs w:val="24"/>
          <w:lang w:eastAsia="zh-CN"/>
        </w:rPr>
        <w:t xml:space="preserve"> value to be 3.5%.</w:t>
      </w:r>
    </w:p>
    <w:p w14:paraId="171F12C2" w14:textId="77777777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Note: Test requirement parameters do not capture </w:t>
      </w:r>
      <w:proofErr w:type="spellStart"/>
      <w:r w:rsidRPr="00E7194D">
        <w:rPr>
          <w:rFonts w:eastAsia="SimSun"/>
          <w:szCs w:val="24"/>
          <w:lang w:eastAsia="zh-CN"/>
        </w:rPr>
        <w:t>TxEVM</w:t>
      </w:r>
      <w:proofErr w:type="spellEnd"/>
      <w:r w:rsidRPr="00E7194D">
        <w:rPr>
          <w:rFonts w:eastAsia="SimSun"/>
          <w:szCs w:val="24"/>
          <w:lang w:eastAsia="zh-CN"/>
        </w:rPr>
        <w:t xml:space="preserve"> and TEs don’t add additional </w:t>
      </w:r>
      <w:proofErr w:type="spellStart"/>
      <w:r w:rsidRPr="00E7194D">
        <w:rPr>
          <w:rFonts w:eastAsia="SimSun"/>
          <w:szCs w:val="24"/>
          <w:lang w:eastAsia="zh-CN"/>
        </w:rPr>
        <w:t>TxEVM</w:t>
      </w:r>
      <w:proofErr w:type="spellEnd"/>
      <w:r w:rsidRPr="00E7194D">
        <w:rPr>
          <w:rFonts w:eastAsia="SimSun"/>
          <w:szCs w:val="24"/>
          <w:lang w:eastAsia="zh-CN"/>
        </w:rPr>
        <w:t xml:space="preserve"> during test.</w:t>
      </w:r>
    </w:p>
    <w:p w14:paraId="1E1F5ABF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33E902B1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szCs w:val="24"/>
          <w:lang w:eastAsia="zh-CN"/>
        </w:rPr>
      </w:pPr>
      <w:r w:rsidRPr="00E7194D">
        <w:rPr>
          <w:szCs w:val="24"/>
          <w:lang w:eastAsia="zh-CN"/>
        </w:rPr>
        <w:t>Option 1: Companies use no Tx EVM results for alignment (Ericsson, Keysight)</w:t>
      </w:r>
    </w:p>
    <w:p w14:paraId="0D1907B6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szCs w:val="24"/>
          <w:lang w:eastAsia="zh-CN"/>
        </w:rPr>
      </w:pPr>
      <w:r w:rsidRPr="00E7194D">
        <w:rPr>
          <w:szCs w:val="24"/>
          <w:lang w:eastAsia="zh-CN"/>
        </w:rPr>
        <w:t>Option 2: FFS on Tx EVM modelling (Samsung)</w:t>
      </w:r>
    </w:p>
    <w:p w14:paraId="14498891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6408E609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meeting.</w:t>
      </w:r>
      <w:r w:rsidRPr="00E7194D">
        <w:rPr>
          <w:rFonts w:eastAsia="SimSun"/>
          <w:szCs w:val="24"/>
          <w:lang w:eastAsia="zh-CN"/>
        </w:rPr>
        <w:br/>
        <w:t xml:space="preserve">Note that several companies (Eri, Nok, HW, Xiaomi) have provided simulation results with and without </w:t>
      </w:r>
      <w:proofErr w:type="spellStart"/>
      <w:r w:rsidRPr="00E7194D">
        <w:rPr>
          <w:rFonts w:eastAsia="SimSun"/>
          <w:szCs w:val="24"/>
          <w:lang w:eastAsia="zh-CN"/>
        </w:rPr>
        <w:t>TxEVM</w:t>
      </w:r>
      <w:proofErr w:type="spellEnd"/>
      <w:r w:rsidRPr="00E7194D">
        <w:rPr>
          <w:rFonts w:eastAsia="SimSun"/>
          <w:szCs w:val="24"/>
          <w:lang w:eastAsia="zh-CN"/>
        </w:rPr>
        <w:t xml:space="preserve"> and have observed minimal EVM impact.</w:t>
      </w:r>
    </w:p>
    <w:p w14:paraId="446DCC6C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3AA5A2F1" w14:textId="1CF1E797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1E7CB5" w:rsidRPr="00E7194D">
        <w:rPr>
          <w:b/>
          <w:bCs/>
          <w:szCs w:val="24"/>
          <w:lang w:eastAsia="zh-CN"/>
        </w:rPr>
        <w:t xml:space="preserve"> Option 1 can be agreed</w:t>
      </w:r>
      <w:r w:rsidR="00DD4762" w:rsidRPr="00E7194D">
        <w:rPr>
          <w:b/>
          <w:bCs/>
          <w:szCs w:val="24"/>
          <w:lang w:eastAsia="zh-CN"/>
        </w:rPr>
        <w:t xml:space="preserve">, </w:t>
      </w:r>
      <w:r w:rsidR="00B032DD" w:rsidRPr="00E7194D">
        <w:rPr>
          <w:b/>
          <w:bCs/>
          <w:szCs w:val="24"/>
          <w:lang w:eastAsia="zh-CN"/>
        </w:rPr>
        <w:t xml:space="preserve">impact for </w:t>
      </w:r>
      <w:proofErr w:type="spellStart"/>
      <w:r w:rsidR="00DD4762" w:rsidRPr="00E7194D">
        <w:rPr>
          <w:b/>
          <w:bCs/>
          <w:szCs w:val="24"/>
          <w:lang w:eastAsia="zh-CN"/>
        </w:rPr>
        <w:t>TxEVM</w:t>
      </w:r>
      <w:proofErr w:type="spellEnd"/>
      <w:r w:rsidR="00DD4762" w:rsidRPr="00E7194D">
        <w:rPr>
          <w:b/>
          <w:bCs/>
          <w:szCs w:val="24"/>
          <w:lang w:eastAsia="zh-CN"/>
        </w:rPr>
        <w:t xml:space="preserve"> </w:t>
      </w:r>
      <w:r w:rsidR="00B032DD" w:rsidRPr="00E7194D">
        <w:rPr>
          <w:b/>
          <w:bCs/>
          <w:szCs w:val="24"/>
          <w:lang w:eastAsia="zh-CN"/>
        </w:rPr>
        <w:t>can be included in impairment result</w:t>
      </w:r>
      <w:r w:rsidR="001E7CB5" w:rsidRPr="00E7194D">
        <w:rPr>
          <w:b/>
          <w:bCs/>
          <w:szCs w:val="24"/>
          <w:lang w:eastAsia="zh-CN"/>
        </w:rPr>
        <w:t>.</w:t>
      </w:r>
    </w:p>
    <w:p w14:paraId="74A8A151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3482D51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1-2: SNR Limit</w:t>
      </w:r>
    </w:p>
    <w:p w14:paraId="42FF4D59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1-2: SNR Limit</w:t>
      </w:r>
    </w:p>
    <w:p w14:paraId="57472FC3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Agreements from RAN4#108 [R4-2313946]</w:t>
      </w:r>
    </w:p>
    <w:p w14:paraId="61004346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Issue 2-2: SNR Limit</w:t>
      </w:r>
    </w:p>
    <w:p w14:paraId="6221C2CC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RAN4 will attempt to keep simulation parameters to reach an SNR operating point less than </w:t>
      </w:r>
      <w:proofErr w:type="gramStart"/>
      <w:r w:rsidRPr="00E7194D">
        <w:rPr>
          <w:rFonts w:eastAsia="SimSun"/>
          <w:szCs w:val="24"/>
          <w:lang w:eastAsia="zh-CN"/>
        </w:rPr>
        <w:t>20dB, but</w:t>
      </w:r>
      <w:proofErr w:type="gramEnd"/>
      <w:r w:rsidRPr="00E7194D">
        <w:rPr>
          <w:rFonts w:eastAsia="SimSun"/>
          <w:szCs w:val="24"/>
          <w:lang w:eastAsia="zh-CN"/>
        </w:rPr>
        <w:t xml:space="preserve"> will await simulation results from interested companies at RAN4#108-bis.</w:t>
      </w:r>
    </w:p>
    <w:p w14:paraId="443AFB4E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Request input from TE vendor on maximum testable SNR at RAN4#108bis</w:t>
      </w:r>
    </w:p>
    <w:p w14:paraId="25C7A818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77886281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szCs w:val="24"/>
          <w:lang w:eastAsia="zh-CN"/>
        </w:rPr>
      </w:pPr>
      <w:r w:rsidRPr="00E7194D">
        <w:rPr>
          <w:szCs w:val="24"/>
          <w:lang w:eastAsia="zh-CN"/>
        </w:rPr>
        <w:t xml:space="preserve">Option 1: RAN4 will reuse existing limit value of 20dB SNR for UL256QAM </w:t>
      </w:r>
      <w:proofErr w:type="spellStart"/>
      <w:r w:rsidRPr="00E7194D">
        <w:rPr>
          <w:szCs w:val="24"/>
          <w:lang w:eastAsia="zh-CN"/>
        </w:rPr>
        <w:t>demod</w:t>
      </w:r>
      <w:proofErr w:type="spellEnd"/>
      <w:r w:rsidRPr="00E7194D">
        <w:rPr>
          <w:szCs w:val="24"/>
          <w:lang w:eastAsia="zh-CN"/>
        </w:rPr>
        <w:t xml:space="preserve"> testing. (Keysight)</w:t>
      </w:r>
    </w:p>
    <w:p w14:paraId="4637DB22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67DE9352" w14:textId="3FF4FAE4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Agree Option 1</w:t>
      </w:r>
      <w:r w:rsidR="00FC24B6" w:rsidRPr="00E7194D">
        <w:rPr>
          <w:rFonts w:eastAsia="SimSun"/>
          <w:szCs w:val="24"/>
          <w:lang w:eastAsia="zh-CN"/>
        </w:rPr>
        <w:t>.</w:t>
      </w:r>
    </w:p>
    <w:p w14:paraId="110262A4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238EDD29" w14:textId="6A6EFC6D" w:rsidR="00957404" w:rsidRPr="00E7194D" w:rsidRDefault="00957404" w:rsidP="00957404">
      <w:pPr>
        <w:spacing w:after="120"/>
        <w:rPr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836DD5" w:rsidRPr="00E7194D">
        <w:rPr>
          <w:b/>
          <w:bCs/>
          <w:szCs w:val="24"/>
          <w:lang w:eastAsia="zh-CN"/>
        </w:rPr>
        <w:t xml:space="preserve"> </w:t>
      </w:r>
      <w:r w:rsidR="00836DD5" w:rsidRPr="00E7194D">
        <w:rPr>
          <w:szCs w:val="24"/>
          <w:lang w:eastAsia="zh-CN"/>
        </w:rPr>
        <w:t xml:space="preserve">Agree Option </w:t>
      </w:r>
      <w:proofErr w:type="gramStart"/>
      <w:r w:rsidR="00836DD5" w:rsidRPr="00E7194D">
        <w:rPr>
          <w:szCs w:val="24"/>
          <w:lang w:eastAsia="zh-CN"/>
        </w:rPr>
        <w:t>1</w:t>
      </w:r>
      <w:r w:rsidR="001D75C9" w:rsidRPr="00E7194D">
        <w:rPr>
          <w:szCs w:val="24"/>
          <w:lang w:eastAsia="zh-CN"/>
        </w:rPr>
        <w:t>, if</w:t>
      </w:r>
      <w:proofErr w:type="gramEnd"/>
      <w:r w:rsidR="001D75C9" w:rsidRPr="00E7194D">
        <w:rPr>
          <w:szCs w:val="24"/>
          <w:lang w:eastAsia="zh-CN"/>
        </w:rPr>
        <w:t xml:space="preserve"> impairment result for</w:t>
      </w:r>
      <w:r w:rsidR="00DC1175" w:rsidRPr="00E7194D">
        <w:rPr>
          <w:rFonts w:eastAsia="SimSun"/>
          <w:szCs w:val="24"/>
          <w:lang w:eastAsia="zh-CN"/>
        </w:rPr>
        <w:t xml:space="preserve"> MCS 20 </w:t>
      </w:r>
      <w:r w:rsidR="001D75C9" w:rsidRPr="00E7194D">
        <w:rPr>
          <w:rFonts w:eastAsia="SimSun"/>
          <w:szCs w:val="24"/>
          <w:lang w:eastAsia="zh-CN"/>
        </w:rPr>
        <w:t>is over 20dB</w:t>
      </w:r>
      <w:r w:rsidR="00A16022" w:rsidRPr="00E7194D">
        <w:rPr>
          <w:rFonts w:eastAsia="SimSun"/>
          <w:szCs w:val="24"/>
          <w:lang w:eastAsia="zh-CN"/>
        </w:rPr>
        <w:t xml:space="preserve"> check with TE vendors if this is testable</w:t>
      </w:r>
      <w:r w:rsidR="00DC1175" w:rsidRPr="00E7194D">
        <w:rPr>
          <w:rFonts w:eastAsia="SimSun"/>
          <w:szCs w:val="24"/>
          <w:lang w:eastAsia="zh-CN"/>
        </w:rPr>
        <w:t>.</w:t>
      </w:r>
      <w:r w:rsidR="0045103B" w:rsidRPr="00E7194D">
        <w:rPr>
          <w:rFonts w:eastAsia="SimSun"/>
          <w:szCs w:val="24"/>
          <w:lang w:eastAsia="zh-CN"/>
        </w:rPr>
        <w:t xml:space="preserve"> Request compa</w:t>
      </w:r>
      <w:r w:rsidR="00030BE0" w:rsidRPr="00E7194D">
        <w:rPr>
          <w:rFonts w:eastAsia="SimSun"/>
          <w:szCs w:val="24"/>
          <w:lang w:eastAsia="zh-CN"/>
        </w:rPr>
        <w:t>nies to include results with impairment for next meeting.</w:t>
      </w:r>
    </w:p>
    <w:p w14:paraId="456842F4" w14:textId="0256A3FA" w:rsidR="00DC1175" w:rsidRPr="00E7194D" w:rsidRDefault="00DC1175" w:rsidP="00DC117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i/>
          <w:iCs/>
          <w:szCs w:val="24"/>
          <w:lang w:eastAsia="zh-CN"/>
        </w:rPr>
      </w:pPr>
      <w:r w:rsidRPr="00E7194D">
        <w:rPr>
          <w:rFonts w:eastAsia="SimSun"/>
          <w:i/>
          <w:iCs/>
          <w:szCs w:val="24"/>
          <w:lang w:eastAsia="zh-CN"/>
        </w:rPr>
        <w:t xml:space="preserve">Note: Confirm with TE vendors that </w:t>
      </w:r>
      <w:r w:rsidR="00650B90" w:rsidRPr="00E7194D">
        <w:rPr>
          <w:rFonts w:eastAsia="SimSun"/>
          <w:i/>
          <w:iCs/>
          <w:szCs w:val="24"/>
          <w:lang w:eastAsia="zh-CN"/>
        </w:rPr>
        <w:t>if 20dB is exceeded with impairment results whether this is feasible.</w:t>
      </w:r>
    </w:p>
    <w:p w14:paraId="030A83A0" w14:textId="77777777" w:rsidR="00DC1175" w:rsidRPr="00E7194D" w:rsidRDefault="00DC1175" w:rsidP="00957404">
      <w:pPr>
        <w:spacing w:after="120"/>
        <w:rPr>
          <w:szCs w:val="24"/>
          <w:lang w:eastAsia="zh-CN"/>
        </w:rPr>
      </w:pPr>
    </w:p>
    <w:p w14:paraId="60C6A72D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00842E3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1-3: Phase Noise Model</w:t>
      </w:r>
    </w:p>
    <w:p w14:paraId="17FADAA1" w14:textId="2A841068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 xml:space="preserve">Issue 1-3: </w:t>
      </w:r>
      <w:r w:rsidR="00A15F4D" w:rsidRPr="00E7194D">
        <w:rPr>
          <w:b/>
          <w:u w:val="single"/>
          <w:lang w:eastAsia="ko-KR"/>
        </w:rPr>
        <w:t xml:space="preserve">Tx </w:t>
      </w:r>
      <w:r w:rsidRPr="00E7194D">
        <w:rPr>
          <w:b/>
          <w:u w:val="single"/>
          <w:lang w:eastAsia="ko-KR"/>
        </w:rPr>
        <w:t>Phase Noise Model</w:t>
      </w:r>
    </w:p>
    <w:p w14:paraId="0DA21601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1E32CABB" w14:textId="1D06F029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Include </w:t>
      </w:r>
      <w:r w:rsidR="00385E27" w:rsidRPr="00E7194D">
        <w:rPr>
          <w:rFonts w:eastAsia="SimSun"/>
          <w:szCs w:val="24"/>
          <w:lang w:eastAsia="zh-CN"/>
        </w:rPr>
        <w:t xml:space="preserve">Tx </w:t>
      </w:r>
      <w:r w:rsidRPr="00E7194D">
        <w:rPr>
          <w:rFonts w:eastAsia="SimSun"/>
          <w:szCs w:val="24"/>
          <w:lang w:eastAsia="zh-CN"/>
        </w:rPr>
        <w:t xml:space="preserve">phase noise </w:t>
      </w:r>
      <w:proofErr w:type="gramStart"/>
      <w:r w:rsidRPr="00E7194D">
        <w:rPr>
          <w:rFonts w:eastAsia="SimSun"/>
          <w:szCs w:val="24"/>
          <w:lang w:eastAsia="zh-CN"/>
        </w:rPr>
        <w:t>impact</w:t>
      </w:r>
      <w:proofErr w:type="gramEnd"/>
      <w:r w:rsidRPr="00E7194D">
        <w:rPr>
          <w:rFonts w:eastAsia="SimSun"/>
          <w:szCs w:val="24"/>
          <w:lang w:eastAsia="zh-CN"/>
        </w:rPr>
        <w:t xml:space="preserve"> </w:t>
      </w:r>
    </w:p>
    <w:p w14:paraId="1D981B69" w14:textId="2C2F56D8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1a: Specify model ()</w:t>
      </w:r>
    </w:p>
    <w:p w14:paraId="6F605CD0" w14:textId="6B11D561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1b: Do not explicitly specify model ()</w:t>
      </w:r>
    </w:p>
    <w:p w14:paraId="5ED59750" w14:textId="25EC0894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2: Do not consider</w:t>
      </w:r>
      <w:r w:rsidR="0068287A" w:rsidRPr="00E7194D">
        <w:rPr>
          <w:rFonts w:eastAsia="SimSun"/>
          <w:szCs w:val="24"/>
          <w:lang w:eastAsia="zh-CN"/>
        </w:rPr>
        <w:t xml:space="preserve"> </w:t>
      </w:r>
      <w:r w:rsidR="00385E27" w:rsidRPr="00E7194D">
        <w:rPr>
          <w:rFonts w:eastAsia="SimSun"/>
          <w:szCs w:val="24"/>
          <w:lang w:eastAsia="zh-CN"/>
        </w:rPr>
        <w:t>T</w:t>
      </w:r>
      <w:r w:rsidR="0068287A" w:rsidRPr="00E7194D">
        <w:rPr>
          <w:rFonts w:eastAsia="SimSun"/>
          <w:szCs w:val="24"/>
          <w:lang w:eastAsia="zh-CN"/>
        </w:rPr>
        <w:t>x</w:t>
      </w:r>
      <w:r w:rsidRPr="00E7194D">
        <w:rPr>
          <w:rFonts w:eastAsia="SimSun"/>
          <w:szCs w:val="24"/>
          <w:lang w:eastAsia="zh-CN"/>
        </w:rPr>
        <w:t xml:space="preserve"> phase noise model, only in impairment factor ()</w:t>
      </w:r>
    </w:p>
    <w:p w14:paraId="3BD6896C" w14:textId="5F0BDA69" w:rsidR="00C2245A" w:rsidRPr="00E7194D" w:rsidRDefault="00C2245A" w:rsidP="00C2245A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3: Do not consider Tx phase noise impact (Ericsson, Samsung, Nokia, Huawei</w:t>
      </w:r>
      <w:r w:rsidR="00AF774C" w:rsidRPr="00E7194D">
        <w:rPr>
          <w:rFonts w:eastAsia="SimSun"/>
          <w:szCs w:val="24"/>
          <w:lang w:eastAsia="zh-CN"/>
        </w:rPr>
        <w:t>, ZTE</w:t>
      </w:r>
      <w:r w:rsidRPr="00E7194D">
        <w:rPr>
          <w:rFonts w:eastAsia="SimSun"/>
          <w:szCs w:val="24"/>
          <w:lang w:eastAsia="zh-CN"/>
        </w:rPr>
        <w:t>)</w:t>
      </w:r>
    </w:p>
    <w:p w14:paraId="431ACCBA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WF:</w:t>
      </w:r>
    </w:p>
    <w:p w14:paraId="762CCE4A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</w:t>
      </w:r>
    </w:p>
    <w:p w14:paraId="1094C358" w14:textId="77777777" w:rsidR="00A15F4D" w:rsidRPr="00E7194D" w:rsidRDefault="00A15F4D" w:rsidP="00A15F4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23F51936" w14:textId="0DDDE185" w:rsidR="003C4DA4" w:rsidRPr="00E7194D" w:rsidRDefault="003C4DA4" w:rsidP="003C4DA4">
      <w:pPr>
        <w:spacing w:after="120"/>
        <w:rPr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 xml:space="preserve">Offline Tentative Agreement: </w:t>
      </w:r>
      <w:r w:rsidRPr="00E7194D">
        <w:rPr>
          <w:szCs w:val="24"/>
          <w:lang w:eastAsia="zh-CN"/>
        </w:rPr>
        <w:t xml:space="preserve">Do not consider Tx phase noise </w:t>
      </w:r>
      <w:r w:rsidR="00C8106D" w:rsidRPr="00E7194D">
        <w:rPr>
          <w:szCs w:val="24"/>
          <w:lang w:eastAsia="zh-CN"/>
        </w:rPr>
        <w:t>model</w:t>
      </w:r>
      <w:r w:rsidR="004A711E" w:rsidRPr="00E7194D">
        <w:rPr>
          <w:szCs w:val="24"/>
          <w:lang w:eastAsia="zh-CN"/>
        </w:rPr>
        <w:t xml:space="preserve"> or impact</w:t>
      </w:r>
      <w:r w:rsidR="00980C42" w:rsidRPr="00E7194D">
        <w:rPr>
          <w:szCs w:val="24"/>
          <w:lang w:eastAsia="zh-CN"/>
        </w:rPr>
        <w:t xml:space="preserve"> for requirement derivation</w:t>
      </w:r>
      <w:r w:rsidRPr="00E7194D">
        <w:rPr>
          <w:szCs w:val="24"/>
          <w:lang w:eastAsia="zh-CN"/>
        </w:rPr>
        <w:t>.</w:t>
      </w:r>
    </w:p>
    <w:p w14:paraId="7D6B99B8" w14:textId="77777777" w:rsidR="003C4DA4" w:rsidRPr="00E7194D" w:rsidRDefault="003C4DA4" w:rsidP="00A15F4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091BBA15" w14:textId="60BDF9D9" w:rsidR="00A15F4D" w:rsidRPr="00E7194D" w:rsidRDefault="00A15F4D" w:rsidP="00A15F4D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1-3a: Rx Phase Noise Model</w:t>
      </w:r>
    </w:p>
    <w:p w14:paraId="07BE7812" w14:textId="77777777" w:rsidR="00A15F4D" w:rsidRPr="00E7194D" w:rsidRDefault="00A15F4D" w:rsidP="00A15F4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3111061C" w14:textId="5B193E44" w:rsidR="00A15F4D" w:rsidRPr="00E7194D" w:rsidRDefault="00A15F4D" w:rsidP="00A15F4D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Include </w:t>
      </w:r>
      <w:r w:rsidR="00385E27" w:rsidRPr="00E7194D">
        <w:rPr>
          <w:rFonts w:eastAsia="SimSun"/>
          <w:szCs w:val="24"/>
          <w:lang w:eastAsia="zh-CN"/>
        </w:rPr>
        <w:t xml:space="preserve">Rx </w:t>
      </w:r>
      <w:r w:rsidRPr="00E7194D">
        <w:rPr>
          <w:rFonts w:eastAsia="SimSun"/>
          <w:szCs w:val="24"/>
          <w:lang w:eastAsia="zh-CN"/>
        </w:rPr>
        <w:t xml:space="preserve">phase noise </w:t>
      </w:r>
      <w:proofErr w:type="gramStart"/>
      <w:r w:rsidRPr="00E7194D">
        <w:rPr>
          <w:rFonts w:eastAsia="SimSun"/>
          <w:szCs w:val="24"/>
          <w:lang w:eastAsia="zh-CN"/>
        </w:rPr>
        <w:t>impact</w:t>
      </w:r>
      <w:proofErr w:type="gramEnd"/>
      <w:r w:rsidRPr="00E7194D">
        <w:rPr>
          <w:rFonts w:eastAsia="SimSun"/>
          <w:szCs w:val="24"/>
          <w:lang w:eastAsia="zh-CN"/>
        </w:rPr>
        <w:t xml:space="preserve"> </w:t>
      </w:r>
    </w:p>
    <w:p w14:paraId="75242328" w14:textId="77777777" w:rsidR="00A15F4D" w:rsidRPr="00E7194D" w:rsidRDefault="00A15F4D" w:rsidP="00A15F4D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1a: Specify model (ZTE)</w:t>
      </w:r>
    </w:p>
    <w:p w14:paraId="06659E36" w14:textId="77777777" w:rsidR="00A15F4D" w:rsidRPr="00E7194D" w:rsidRDefault="00A15F4D" w:rsidP="00A15F4D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1b: Do not explicitly specify model (Huawei)</w:t>
      </w:r>
    </w:p>
    <w:p w14:paraId="037327A8" w14:textId="5A99BECB" w:rsidR="00A15F4D" w:rsidRPr="00E7194D" w:rsidRDefault="00A15F4D" w:rsidP="00A15F4D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2: Do not </w:t>
      </w:r>
      <w:r w:rsidR="00EE5F48" w:rsidRPr="00E7194D">
        <w:rPr>
          <w:rFonts w:eastAsia="SimSun"/>
          <w:szCs w:val="24"/>
          <w:lang w:eastAsia="zh-CN"/>
        </w:rPr>
        <w:t>specify</w:t>
      </w:r>
      <w:r w:rsidRPr="00E7194D">
        <w:rPr>
          <w:rFonts w:eastAsia="SimSun"/>
          <w:szCs w:val="24"/>
          <w:lang w:eastAsia="zh-CN"/>
        </w:rPr>
        <w:t xml:space="preserve"> Rx phase noise </w:t>
      </w:r>
      <w:r w:rsidR="00DB0BD5" w:rsidRPr="00E7194D">
        <w:rPr>
          <w:rFonts w:eastAsia="SimSun"/>
          <w:szCs w:val="24"/>
          <w:lang w:eastAsia="zh-CN"/>
        </w:rPr>
        <w:t xml:space="preserve">model but consider </w:t>
      </w:r>
      <w:r w:rsidR="00EE5F48" w:rsidRPr="00E7194D">
        <w:rPr>
          <w:rFonts w:eastAsia="SimSun"/>
          <w:szCs w:val="24"/>
          <w:lang w:eastAsia="zh-CN"/>
        </w:rPr>
        <w:t xml:space="preserve">Rx phase noise </w:t>
      </w:r>
      <w:r w:rsidR="00DB0BD5" w:rsidRPr="00E7194D">
        <w:rPr>
          <w:rFonts w:eastAsia="SimSun"/>
          <w:szCs w:val="24"/>
          <w:lang w:eastAsia="zh-CN"/>
        </w:rPr>
        <w:t xml:space="preserve">impact for </w:t>
      </w:r>
      <w:r w:rsidR="00CB4687" w:rsidRPr="00E7194D">
        <w:rPr>
          <w:rFonts w:eastAsia="SimSun"/>
          <w:szCs w:val="24"/>
          <w:lang w:eastAsia="zh-CN"/>
        </w:rPr>
        <w:t xml:space="preserve">impaired results </w:t>
      </w:r>
      <w:r w:rsidRPr="00E7194D">
        <w:rPr>
          <w:rFonts w:eastAsia="SimSun"/>
          <w:szCs w:val="24"/>
          <w:lang w:eastAsia="zh-CN"/>
        </w:rPr>
        <w:t>(Ericsson, Samsung, Nokia, Huawei)</w:t>
      </w:r>
    </w:p>
    <w:p w14:paraId="22745971" w14:textId="059793A2" w:rsidR="00AF774C" w:rsidRPr="00E7194D" w:rsidRDefault="00AF774C" w:rsidP="00AF774C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3: Do not consider </w:t>
      </w:r>
      <w:r w:rsidR="003A642F" w:rsidRPr="00E7194D">
        <w:rPr>
          <w:rFonts w:eastAsia="SimSun"/>
          <w:szCs w:val="24"/>
          <w:lang w:eastAsia="zh-CN"/>
        </w:rPr>
        <w:t>R</w:t>
      </w:r>
      <w:r w:rsidRPr="00E7194D">
        <w:rPr>
          <w:rFonts w:eastAsia="SimSun"/>
          <w:szCs w:val="24"/>
          <w:lang w:eastAsia="zh-CN"/>
        </w:rPr>
        <w:t>x phase noise impact ()</w:t>
      </w:r>
    </w:p>
    <w:p w14:paraId="73C507AF" w14:textId="77777777" w:rsidR="00A15F4D" w:rsidRPr="00E7194D" w:rsidRDefault="00A15F4D" w:rsidP="00A15F4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WF:</w:t>
      </w:r>
    </w:p>
    <w:p w14:paraId="68C4B27E" w14:textId="77777777" w:rsidR="00A15F4D" w:rsidRPr="00E7194D" w:rsidRDefault="00A15F4D" w:rsidP="00A15F4D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</w:t>
      </w:r>
    </w:p>
    <w:p w14:paraId="17FB8927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27C9536B" w14:textId="2DFB3D4B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E43935" w:rsidRPr="00E7194D">
        <w:rPr>
          <w:b/>
          <w:bCs/>
          <w:szCs w:val="24"/>
          <w:lang w:eastAsia="zh-CN"/>
        </w:rPr>
        <w:t xml:space="preserve"> </w:t>
      </w:r>
      <w:r w:rsidR="00E43935" w:rsidRPr="00E7194D">
        <w:rPr>
          <w:rFonts w:eastAsia="SimSun"/>
          <w:szCs w:val="24"/>
          <w:lang w:eastAsia="zh-CN"/>
        </w:rPr>
        <w:t>Do not specify Rx phase noise model but consider Rx phase noise impact for impaired results</w:t>
      </w:r>
      <w:r w:rsidR="00FB187E" w:rsidRPr="00E7194D">
        <w:rPr>
          <w:rFonts w:eastAsia="SimSun"/>
          <w:szCs w:val="24"/>
          <w:lang w:eastAsia="zh-CN"/>
        </w:rPr>
        <w:t>.</w:t>
      </w:r>
    </w:p>
    <w:p w14:paraId="7191F6D3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12CC55C8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1-4: Channel</w:t>
      </w:r>
    </w:p>
    <w:p w14:paraId="44038B42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1-4: Channel</w:t>
      </w:r>
    </w:p>
    <w:p w14:paraId="57024641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0D4E1F4E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</w:t>
      </w:r>
      <w:r w:rsidRPr="00E7194D">
        <w:rPr>
          <w:rFonts w:eastAsia="Yu Mincho"/>
          <w:lang w:eastAsia="zh-CN"/>
        </w:rPr>
        <w:t>TDLD 30-35 (Ericsson, Nokia, Xiaomi, Huawei)</w:t>
      </w:r>
    </w:p>
    <w:p w14:paraId="0913B833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6D6A0CD1" w14:textId="3FAA7CF3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szCs w:val="24"/>
          <w:lang w:eastAsia="zh-CN"/>
        </w:rPr>
      </w:pPr>
      <w:r w:rsidRPr="00E7194D">
        <w:rPr>
          <w:szCs w:val="24"/>
          <w:lang w:eastAsia="zh-CN"/>
        </w:rPr>
        <w:t>Proposed agreement: TDLD 30-35.</w:t>
      </w:r>
    </w:p>
    <w:p w14:paraId="2614B843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03EDB537" w14:textId="19944ABC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450846" w:rsidRPr="00E7194D">
        <w:rPr>
          <w:b/>
          <w:bCs/>
          <w:szCs w:val="24"/>
          <w:lang w:eastAsia="zh-CN"/>
        </w:rPr>
        <w:t xml:space="preserve"> </w:t>
      </w:r>
      <w:r w:rsidR="00F22519" w:rsidRPr="00E7194D">
        <w:rPr>
          <w:b/>
          <w:bCs/>
          <w:szCs w:val="24"/>
          <w:lang w:eastAsia="zh-CN"/>
        </w:rPr>
        <w:t>TDLD 30-35</w:t>
      </w:r>
    </w:p>
    <w:p w14:paraId="6FDA876B" w14:textId="7B727B37" w:rsidR="00D96711" w:rsidRPr="00E7194D" w:rsidRDefault="00D96711" w:rsidP="00957404">
      <w:pPr>
        <w:spacing w:after="120"/>
        <w:rPr>
          <w:i/>
          <w:iCs/>
          <w:szCs w:val="24"/>
          <w:lang w:eastAsia="zh-CN"/>
        </w:rPr>
      </w:pPr>
      <w:r w:rsidRPr="00E7194D">
        <w:rPr>
          <w:i/>
          <w:iCs/>
          <w:szCs w:val="24"/>
          <w:lang w:eastAsia="zh-CN"/>
        </w:rPr>
        <w:t xml:space="preserve">Note: </w:t>
      </w:r>
      <w:r w:rsidR="00175F9C" w:rsidRPr="00E7194D">
        <w:rPr>
          <w:i/>
          <w:iCs/>
          <w:szCs w:val="24"/>
          <w:lang w:eastAsia="zh-CN"/>
        </w:rPr>
        <w:t>Review channel if impaired results create testability issues.</w:t>
      </w:r>
    </w:p>
    <w:p w14:paraId="0D16284D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187AACB5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1-5: Antenna Configuration</w:t>
      </w:r>
    </w:p>
    <w:p w14:paraId="35405C1E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1-5: Antenna Configuration</w:t>
      </w:r>
    </w:p>
    <w:p w14:paraId="011AC5DE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7B257664" w14:textId="5CCAB1D0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</w:t>
      </w:r>
      <w:r w:rsidRPr="00E7194D">
        <w:rPr>
          <w:rFonts w:eastAsia="Yu Mincho"/>
          <w:lang w:eastAsia="zh-CN"/>
        </w:rPr>
        <w:t>1T2R (Ericsson, Nokia, ZTE, Samsung</w:t>
      </w:r>
      <w:r w:rsidR="00221E87" w:rsidRPr="00E7194D">
        <w:rPr>
          <w:rFonts w:eastAsia="Yu Mincho"/>
          <w:lang w:eastAsia="zh-CN"/>
        </w:rPr>
        <w:t>, Xiaomi</w:t>
      </w:r>
      <w:r w:rsidRPr="00E7194D">
        <w:rPr>
          <w:rFonts w:eastAsia="Yu Mincho"/>
          <w:lang w:eastAsia="zh-CN"/>
        </w:rPr>
        <w:t>)</w:t>
      </w:r>
    </w:p>
    <w:p w14:paraId="673BC2A1" w14:textId="77777777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1a: FFS on other number of Rx (ZTE)</w:t>
      </w:r>
    </w:p>
    <w:p w14:paraId="7AA679DE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lastRenderedPageBreak/>
        <w:t>Recommended WF</w:t>
      </w:r>
    </w:p>
    <w:p w14:paraId="5F9E429E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Proposed agreement: 1T2R as baseline, </w:t>
      </w:r>
      <w:r w:rsidRPr="00E7194D">
        <w:rPr>
          <w:rFonts w:eastAsia="Yu Mincho"/>
          <w:lang w:eastAsia="zh-CN"/>
        </w:rPr>
        <w:t>FFS on other number of Rx.</w:t>
      </w:r>
    </w:p>
    <w:p w14:paraId="556E82BC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3381279" w14:textId="4582B286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BD6C1E" w:rsidRPr="00E7194D">
        <w:rPr>
          <w:b/>
          <w:bCs/>
          <w:szCs w:val="24"/>
          <w:lang w:eastAsia="zh-CN"/>
        </w:rPr>
        <w:t xml:space="preserve"> 1T2R</w:t>
      </w:r>
    </w:p>
    <w:p w14:paraId="7B2F801A" w14:textId="77777777" w:rsidR="00E049C1" w:rsidRPr="00E7194D" w:rsidRDefault="00E049C1" w:rsidP="00957404">
      <w:pPr>
        <w:spacing w:after="120"/>
        <w:rPr>
          <w:szCs w:val="24"/>
          <w:lang w:eastAsia="zh-CN"/>
        </w:rPr>
      </w:pPr>
    </w:p>
    <w:p w14:paraId="0B9A5040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1-6: Carrier BW and SCS</w:t>
      </w:r>
    </w:p>
    <w:p w14:paraId="3A055495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1-6: 60 kHz SCS and corresponding carrier BW</w:t>
      </w:r>
    </w:p>
    <w:p w14:paraId="798AADD8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583C2FE1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Have 60kHz with </w:t>
      </w:r>
      <w:r w:rsidRPr="00E7194D">
        <w:rPr>
          <w:rFonts w:eastAsia="Yu Mincho"/>
          <w:lang w:eastAsia="zh-CN"/>
        </w:rPr>
        <w:t>50MHz CBW (Ericsson, Samsung, Nokia, Xiaomi)</w:t>
      </w:r>
    </w:p>
    <w:p w14:paraId="1805A0AF" w14:textId="526F7D51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2:</w:t>
      </w:r>
      <w:r w:rsidRPr="00E7194D">
        <w:rPr>
          <w:rFonts w:eastAsia="Yu Mincho"/>
          <w:lang w:eastAsia="zh-CN"/>
        </w:rPr>
        <w:t xml:space="preserve"> Do not define 60kHz requirements (Huawei</w:t>
      </w:r>
      <w:r w:rsidR="007B1332" w:rsidRPr="00E7194D">
        <w:rPr>
          <w:rFonts w:eastAsia="Yu Mincho"/>
          <w:lang w:eastAsia="zh-CN"/>
        </w:rPr>
        <w:t>, Samsung</w:t>
      </w:r>
      <w:r w:rsidRPr="00E7194D">
        <w:rPr>
          <w:rFonts w:eastAsia="Yu Mincho"/>
          <w:lang w:eastAsia="zh-CN"/>
        </w:rPr>
        <w:t>)</w:t>
      </w:r>
    </w:p>
    <w:p w14:paraId="2AF21A2A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3: SCS and related channel bandwidths should be chosen based on operators’ request (Xiaomi)</w:t>
      </w:r>
    </w:p>
    <w:p w14:paraId="24E286C4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2158C7F3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meeting, if agreed to proceed with 60 kHz SCS, 50 MHz can be agreed.</w:t>
      </w:r>
    </w:p>
    <w:p w14:paraId="65FB7856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8A008BF" w14:textId="11BE626C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E53F68" w:rsidRPr="00E7194D">
        <w:rPr>
          <w:b/>
          <w:bCs/>
          <w:szCs w:val="24"/>
          <w:lang w:eastAsia="zh-CN"/>
        </w:rPr>
        <w:t xml:space="preserve"> </w:t>
      </w:r>
      <w:r w:rsidR="003453F6" w:rsidRPr="00E7194D">
        <w:rPr>
          <w:b/>
          <w:bCs/>
          <w:szCs w:val="24"/>
          <w:lang w:eastAsia="zh-CN"/>
        </w:rPr>
        <w:t>Companies to use 50 MHz for 60 kHz</w:t>
      </w:r>
      <w:r w:rsidR="00D54BFD" w:rsidRPr="00E7194D">
        <w:rPr>
          <w:b/>
          <w:bCs/>
          <w:szCs w:val="24"/>
          <w:lang w:eastAsia="zh-CN"/>
        </w:rPr>
        <w:t>, however decision whether to include requirements for SCS of 60 kHz to be deferred to RAN4#109.</w:t>
      </w:r>
    </w:p>
    <w:p w14:paraId="5E7C7FDF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7B446AE2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1-7: 120 kHz SCS and corresponding carrier BW</w:t>
      </w:r>
    </w:p>
    <w:p w14:paraId="0AC552AC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4F01399F" w14:textId="5E65A60A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</w:t>
      </w:r>
      <w:r w:rsidRPr="00E7194D">
        <w:rPr>
          <w:rFonts w:eastAsia="Yu Mincho"/>
          <w:lang w:eastAsia="zh-CN"/>
        </w:rPr>
        <w:t>50MHz (Ericsson, Samsung</w:t>
      </w:r>
      <w:r w:rsidR="00B55BF7" w:rsidRPr="00E7194D">
        <w:rPr>
          <w:rFonts w:eastAsia="Yu Mincho"/>
          <w:lang w:eastAsia="zh-CN"/>
        </w:rPr>
        <w:t>, Nokia</w:t>
      </w:r>
      <w:r w:rsidRPr="00E7194D">
        <w:rPr>
          <w:rFonts w:eastAsia="Yu Mincho"/>
          <w:lang w:eastAsia="zh-CN"/>
        </w:rPr>
        <w:t>)</w:t>
      </w:r>
    </w:p>
    <w:p w14:paraId="5BB5FFF2" w14:textId="7028D55B" w:rsidR="008D424B" w:rsidRPr="00E7194D" w:rsidRDefault="00957404" w:rsidP="005C602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 xml:space="preserve">Option 2: 100MHz </w:t>
      </w:r>
    </w:p>
    <w:p w14:paraId="5D94721C" w14:textId="1F7DC445" w:rsidR="00957404" w:rsidRPr="00E7194D" w:rsidRDefault="00957404" w:rsidP="005C602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3:</w:t>
      </w:r>
      <w:r w:rsidRPr="00E7194D">
        <w:rPr>
          <w:rFonts w:eastAsia="Yu Mincho"/>
          <w:lang w:eastAsia="zh-CN"/>
        </w:rPr>
        <w:t xml:space="preserve"> 50, 200 MHz (Huawei</w:t>
      </w:r>
      <w:r w:rsidR="00B55BF7" w:rsidRPr="00E7194D">
        <w:rPr>
          <w:rFonts w:eastAsia="Yu Mincho"/>
          <w:lang w:eastAsia="zh-CN"/>
        </w:rPr>
        <w:t>, Nokia</w:t>
      </w:r>
      <w:r w:rsidR="00C73210" w:rsidRPr="00E7194D">
        <w:rPr>
          <w:rFonts w:eastAsia="Yu Mincho"/>
          <w:lang w:eastAsia="zh-CN"/>
        </w:rPr>
        <w:t>, Xiaomi</w:t>
      </w:r>
      <w:r w:rsidRPr="00E7194D">
        <w:rPr>
          <w:rFonts w:eastAsia="Yu Mincho"/>
          <w:lang w:eastAsia="zh-CN"/>
        </w:rPr>
        <w:t>)</w:t>
      </w:r>
    </w:p>
    <w:p w14:paraId="22EA8380" w14:textId="06C5216C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4: 50, 100, 200 MHz (Xiaomi)</w:t>
      </w:r>
    </w:p>
    <w:p w14:paraId="733033EF" w14:textId="16AF0633" w:rsidR="000B6C74" w:rsidRPr="00E7194D" w:rsidRDefault="000B6C7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4a: 100, 200 MHz (ZTE)</w:t>
      </w:r>
    </w:p>
    <w:p w14:paraId="19C38B7C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5: SCS and related channel bandwidths should be chosen based on operators’ request. (Xiaomi)</w:t>
      </w:r>
    </w:p>
    <w:p w14:paraId="7DCAE08C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6B154628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Proposed agreement: Have 120kHZ SCS requirements.</w:t>
      </w:r>
      <w:r w:rsidRPr="00E7194D">
        <w:rPr>
          <w:rFonts w:eastAsia="SimSun"/>
          <w:szCs w:val="24"/>
          <w:lang w:eastAsia="zh-CN"/>
        </w:rPr>
        <w:br/>
        <w:t>CBW for discussion at meeting.</w:t>
      </w:r>
    </w:p>
    <w:p w14:paraId="2A314A91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714FC35" w14:textId="77777777" w:rsidR="00643199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FA3759" w:rsidRPr="00E7194D">
        <w:rPr>
          <w:b/>
          <w:bCs/>
          <w:szCs w:val="24"/>
          <w:lang w:eastAsia="zh-CN"/>
        </w:rPr>
        <w:t xml:space="preserve"> </w:t>
      </w:r>
    </w:p>
    <w:p w14:paraId="4D3834B8" w14:textId="004B62AB" w:rsidR="00643199" w:rsidRDefault="00B020AE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 xml:space="preserve">Companies to use 50 </w:t>
      </w:r>
      <w:r w:rsidR="00EE5AC4" w:rsidRPr="00E7194D">
        <w:rPr>
          <w:b/>
          <w:bCs/>
          <w:szCs w:val="24"/>
          <w:lang w:eastAsia="zh-CN"/>
        </w:rPr>
        <w:t xml:space="preserve">MHz </w:t>
      </w:r>
      <w:r w:rsidR="008D1F03" w:rsidRPr="00E7194D">
        <w:rPr>
          <w:b/>
          <w:bCs/>
          <w:szCs w:val="24"/>
          <w:lang w:eastAsia="zh-CN"/>
        </w:rPr>
        <w:t xml:space="preserve">initially </w:t>
      </w:r>
      <w:r w:rsidR="00EE5AC4" w:rsidRPr="00E7194D">
        <w:rPr>
          <w:b/>
          <w:bCs/>
          <w:szCs w:val="24"/>
          <w:lang w:eastAsia="zh-CN"/>
        </w:rPr>
        <w:t xml:space="preserve">for requirements derivation, with FFS on 100 MHz and 200 </w:t>
      </w:r>
      <w:proofErr w:type="spellStart"/>
      <w:r w:rsidR="00EE5AC4" w:rsidRPr="00E7194D">
        <w:rPr>
          <w:b/>
          <w:bCs/>
          <w:szCs w:val="24"/>
          <w:lang w:eastAsia="zh-CN"/>
        </w:rPr>
        <w:t>MHz.</w:t>
      </w:r>
      <w:proofErr w:type="spellEnd"/>
      <w:r w:rsidR="00B228B5" w:rsidRPr="00E7194D">
        <w:rPr>
          <w:b/>
          <w:bCs/>
          <w:szCs w:val="24"/>
          <w:lang w:eastAsia="zh-CN"/>
        </w:rPr>
        <w:t xml:space="preserve"> </w:t>
      </w:r>
    </w:p>
    <w:p w14:paraId="28B57470" w14:textId="6D8CCA42" w:rsidR="00957404" w:rsidRPr="00E7194D" w:rsidRDefault="00763262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Companies to provide simulations for 50, 100, 200 with a priority in order of 50, 200, 100</w:t>
      </w:r>
      <w:r w:rsidR="001D219E" w:rsidRPr="00E7194D">
        <w:rPr>
          <w:b/>
          <w:bCs/>
          <w:szCs w:val="24"/>
          <w:lang w:eastAsia="zh-CN"/>
        </w:rPr>
        <w:t>, with a view on testable SNR.</w:t>
      </w:r>
    </w:p>
    <w:p w14:paraId="425570AB" w14:textId="56D681C9" w:rsidR="001704FA" w:rsidRPr="00E7194D" w:rsidRDefault="001704FA" w:rsidP="00957404">
      <w:pPr>
        <w:spacing w:after="120"/>
        <w:rPr>
          <w:i/>
          <w:iCs/>
          <w:szCs w:val="24"/>
          <w:lang w:eastAsia="zh-CN"/>
        </w:rPr>
      </w:pPr>
      <w:r w:rsidRPr="00E7194D">
        <w:rPr>
          <w:i/>
          <w:iCs/>
          <w:szCs w:val="24"/>
          <w:lang w:eastAsia="zh-CN"/>
        </w:rPr>
        <w:t>Note: Could use existing applicability rule to extend 50 MHz to other CBW</w:t>
      </w:r>
      <w:r w:rsidR="00B228B5" w:rsidRPr="00E7194D">
        <w:rPr>
          <w:i/>
          <w:iCs/>
          <w:szCs w:val="24"/>
          <w:lang w:eastAsia="zh-CN"/>
        </w:rPr>
        <w:t>.</w:t>
      </w:r>
    </w:p>
    <w:p w14:paraId="1A361AF9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0067504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1-7: DMRS</w:t>
      </w:r>
    </w:p>
    <w:p w14:paraId="52C3FA36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1-8: DMRS</w:t>
      </w:r>
    </w:p>
    <w:p w14:paraId="4362C8B4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3FBA6820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</w:t>
      </w:r>
      <w:r w:rsidRPr="00E7194D">
        <w:rPr>
          <w:rFonts w:eastAsia="Yu Mincho"/>
          <w:lang w:eastAsia="zh-CN"/>
        </w:rPr>
        <w:t>1+1 (Ericsson, Samsung)</w:t>
      </w:r>
    </w:p>
    <w:p w14:paraId="6D395915" w14:textId="77777777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1a: 1+1, FFS on 1+0 (Samsung)</w:t>
      </w:r>
    </w:p>
    <w:p w14:paraId="4C1B6314" w14:textId="6F26296D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2:</w:t>
      </w:r>
      <w:r w:rsidRPr="00E7194D">
        <w:rPr>
          <w:rFonts w:eastAsia="Yu Mincho"/>
          <w:lang w:eastAsia="zh-CN"/>
        </w:rPr>
        <w:t xml:space="preserve"> Both 1+1 and 1+0, cases selected for tests to be based on BS Manufacture Declaration and applicability rule (Huawei</w:t>
      </w:r>
      <w:r w:rsidR="00BB6630" w:rsidRPr="00E7194D">
        <w:rPr>
          <w:rFonts w:eastAsia="Yu Mincho"/>
          <w:lang w:eastAsia="zh-CN"/>
        </w:rPr>
        <w:t>, Nokia</w:t>
      </w:r>
      <w:r w:rsidR="0062280D" w:rsidRPr="00E7194D">
        <w:rPr>
          <w:rFonts w:eastAsia="Yu Mincho"/>
          <w:lang w:eastAsia="zh-CN"/>
        </w:rPr>
        <w:t>,</w:t>
      </w:r>
      <w:r w:rsidR="00137A97" w:rsidRPr="00E7194D">
        <w:rPr>
          <w:rFonts w:eastAsia="Yu Mincho"/>
          <w:lang w:eastAsia="zh-CN"/>
        </w:rPr>
        <w:t xml:space="preserve"> Samsung, Ericsson, ZTE</w:t>
      </w:r>
      <w:r w:rsidRPr="00E7194D">
        <w:rPr>
          <w:rFonts w:eastAsia="Yu Mincho"/>
          <w:lang w:eastAsia="zh-CN"/>
        </w:rPr>
        <w:t>)</w:t>
      </w:r>
    </w:p>
    <w:p w14:paraId="51B4D832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3: Choose a single DMRS configuration between 1+0 and 1+1 (ZTE)</w:t>
      </w:r>
    </w:p>
    <w:p w14:paraId="21D6DF84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4: 1+0 (Nokia)</w:t>
      </w:r>
    </w:p>
    <w:p w14:paraId="4B498D44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lastRenderedPageBreak/>
        <w:t>Recommended WF:</w:t>
      </w:r>
    </w:p>
    <w:p w14:paraId="5FBD3A06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</w:t>
      </w:r>
    </w:p>
    <w:p w14:paraId="7967ED97" w14:textId="77777777" w:rsidR="00957404" w:rsidRPr="00E7194D" w:rsidRDefault="00957404" w:rsidP="00957404">
      <w:pPr>
        <w:rPr>
          <w:lang w:eastAsia="zh-CN"/>
        </w:rPr>
      </w:pPr>
    </w:p>
    <w:p w14:paraId="30E9B9A6" w14:textId="313C38C6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876F7D" w:rsidRPr="00E7194D">
        <w:rPr>
          <w:b/>
          <w:bCs/>
          <w:szCs w:val="24"/>
          <w:lang w:eastAsia="zh-CN"/>
        </w:rPr>
        <w:t xml:space="preserve"> </w:t>
      </w:r>
      <w:r w:rsidR="00876F7D" w:rsidRPr="00E7194D">
        <w:rPr>
          <w:rFonts w:eastAsia="Yu Mincho"/>
          <w:lang w:eastAsia="zh-CN"/>
        </w:rPr>
        <w:t xml:space="preserve">Both 1+1 and 1+0, cases selected for tests to be based on BS Manufacture Declaration and applicability </w:t>
      </w:r>
      <w:proofErr w:type="gramStart"/>
      <w:r w:rsidR="00876F7D" w:rsidRPr="00E7194D">
        <w:rPr>
          <w:rFonts w:eastAsia="Yu Mincho"/>
          <w:lang w:eastAsia="zh-CN"/>
        </w:rPr>
        <w:t>rule</w:t>
      </w:r>
      <w:proofErr w:type="gramEnd"/>
    </w:p>
    <w:p w14:paraId="7F6A6D22" w14:textId="77777777" w:rsidR="00957404" w:rsidRPr="00E7194D" w:rsidRDefault="00957404" w:rsidP="00957404">
      <w:pPr>
        <w:rPr>
          <w:lang w:eastAsia="zh-CN"/>
        </w:rPr>
      </w:pPr>
    </w:p>
    <w:p w14:paraId="2312ABE6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1-8: PTRS</w:t>
      </w:r>
    </w:p>
    <w:p w14:paraId="1E595BB7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1-9: PTRS</w:t>
      </w:r>
    </w:p>
    <w:p w14:paraId="6520480E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Agreements from RAN4#108 [R4-2313946]</w:t>
      </w:r>
    </w:p>
    <w:p w14:paraId="2279335B" w14:textId="77777777" w:rsidR="00957404" w:rsidRPr="00E7194D" w:rsidRDefault="00957404" w:rsidP="00957404">
      <w:pPr>
        <w:pStyle w:val="ListParagraph"/>
        <w:numPr>
          <w:ilvl w:val="1"/>
          <w:numId w:val="1"/>
        </w:numPr>
        <w:spacing w:after="120"/>
        <w:ind w:left="165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Issue 2-10: PTRS</w:t>
      </w:r>
    </w:p>
    <w:p w14:paraId="1EB3DD9D" w14:textId="77777777" w:rsidR="00957404" w:rsidRPr="00E7194D" w:rsidRDefault="00957404" w:rsidP="00957404">
      <w:pPr>
        <w:pStyle w:val="ListParagraph"/>
        <w:numPr>
          <w:ilvl w:val="2"/>
          <w:numId w:val="1"/>
        </w:numPr>
        <w:spacing w:after="120"/>
        <w:ind w:left="2376" w:firstLineChars="0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Interested companies to provide simulation results with both enabled and disable for RAN4#108-bis.</w:t>
      </w:r>
    </w:p>
    <w:p w14:paraId="7549824F" w14:textId="77777777" w:rsidR="00957404" w:rsidRPr="00E7194D" w:rsidRDefault="00957404" w:rsidP="00957404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Configuration: K_PTRS: 2 and L_PTRS =1</w:t>
      </w:r>
    </w:p>
    <w:p w14:paraId="20190C55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7BFAE7A0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1: Do not u</w:t>
      </w:r>
      <w:r w:rsidRPr="00E7194D">
        <w:rPr>
          <w:rFonts w:eastAsia="Yu Mincho"/>
          <w:lang w:eastAsia="zh-CN"/>
        </w:rPr>
        <w:t>se PTRS (ZTE)</w:t>
      </w:r>
    </w:p>
    <w:p w14:paraId="6394E1A7" w14:textId="7949665E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2:</w:t>
      </w:r>
      <w:r w:rsidRPr="00E7194D">
        <w:rPr>
          <w:rFonts w:eastAsia="Yu Mincho"/>
          <w:lang w:eastAsia="zh-CN"/>
        </w:rPr>
        <w:t xml:space="preserve"> Use PTRS (Nokia, Xiaomi, Samsung</w:t>
      </w:r>
      <w:r w:rsidR="00D65DA2" w:rsidRPr="00E7194D">
        <w:rPr>
          <w:rFonts w:eastAsia="Yu Mincho"/>
          <w:lang w:eastAsia="zh-CN"/>
        </w:rPr>
        <w:t>, ZTE</w:t>
      </w:r>
      <w:r w:rsidRPr="00E7194D">
        <w:rPr>
          <w:rFonts w:eastAsia="Yu Mincho"/>
          <w:lang w:eastAsia="zh-CN"/>
        </w:rPr>
        <w:t>)</w:t>
      </w:r>
    </w:p>
    <w:p w14:paraId="61A1BFAC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Yu Mincho"/>
          <w:lang w:eastAsia="zh-CN"/>
        </w:rPr>
        <w:t>Option 3: Define with both, cases selected for tests to be based on BS Manufacture Declaration and applicability rule (Huawei)</w:t>
      </w:r>
    </w:p>
    <w:p w14:paraId="15431AEE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4A6CD016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</w:t>
      </w:r>
    </w:p>
    <w:p w14:paraId="4B77BB9A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ED612B3" w14:textId="1B696B0E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F66329" w:rsidRPr="00E7194D">
        <w:rPr>
          <w:b/>
          <w:bCs/>
          <w:szCs w:val="24"/>
          <w:lang w:eastAsia="zh-CN"/>
        </w:rPr>
        <w:t xml:space="preserve"> </w:t>
      </w:r>
      <w:r w:rsidR="00712643" w:rsidRPr="00E7194D">
        <w:rPr>
          <w:b/>
          <w:bCs/>
          <w:szCs w:val="24"/>
          <w:lang w:eastAsia="zh-CN"/>
        </w:rPr>
        <w:t>Tentative</w:t>
      </w:r>
      <w:r w:rsidR="006133BB" w:rsidRPr="00E7194D">
        <w:rPr>
          <w:b/>
          <w:bCs/>
          <w:szCs w:val="24"/>
          <w:lang w:eastAsia="zh-CN"/>
        </w:rPr>
        <w:t>ly</w:t>
      </w:r>
      <w:r w:rsidR="00712643" w:rsidRPr="00E7194D">
        <w:rPr>
          <w:b/>
          <w:bCs/>
          <w:szCs w:val="24"/>
          <w:lang w:eastAsia="zh-CN"/>
        </w:rPr>
        <w:t xml:space="preserve"> Agree Option 2, Huawei to check before online </w:t>
      </w:r>
      <w:proofErr w:type="gramStart"/>
      <w:r w:rsidR="00712643" w:rsidRPr="00E7194D">
        <w:rPr>
          <w:b/>
          <w:bCs/>
          <w:szCs w:val="24"/>
          <w:lang w:eastAsia="zh-CN"/>
        </w:rPr>
        <w:t>session</w:t>
      </w:r>
      <w:proofErr w:type="gramEnd"/>
    </w:p>
    <w:p w14:paraId="1262AEBC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B64D418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1-9: MCS</w:t>
      </w:r>
    </w:p>
    <w:p w14:paraId="76296BB1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1-10: MCS</w:t>
      </w:r>
    </w:p>
    <w:p w14:paraId="2E155060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Proposals:</w:t>
      </w:r>
    </w:p>
    <w:p w14:paraId="02B93C16" w14:textId="25AE01CB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 xml:space="preserve">Option 1: MCS 20 </w:t>
      </w:r>
      <w:r w:rsidRPr="00E7194D">
        <w:rPr>
          <w:rFonts w:eastAsia="Yu Mincho"/>
          <w:lang w:eastAsia="zh-CN"/>
        </w:rPr>
        <w:t>(Huawei, Ericsson, Nokia, ZTE</w:t>
      </w:r>
      <w:r w:rsidR="00390CF9" w:rsidRPr="00E7194D">
        <w:rPr>
          <w:rFonts w:eastAsia="Yu Mincho"/>
          <w:lang w:eastAsia="zh-CN"/>
        </w:rPr>
        <w:t>, Xiaomi</w:t>
      </w:r>
      <w:r w:rsidR="00F36BE5" w:rsidRPr="00E7194D">
        <w:rPr>
          <w:rFonts w:eastAsia="Yu Mincho"/>
          <w:lang w:eastAsia="zh-CN"/>
        </w:rPr>
        <w:t>, Samsung</w:t>
      </w:r>
      <w:r w:rsidRPr="00E7194D">
        <w:rPr>
          <w:rFonts w:eastAsia="Yu Mincho"/>
          <w:lang w:eastAsia="zh-CN"/>
        </w:rPr>
        <w:t>)</w:t>
      </w:r>
    </w:p>
    <w:p w14:paraId="1742B6DE" w14:textId="502339B8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Option 2:</w:t>
      </w:r>
      <w:r w:rsidRPr="00E7194D">
        <w:rPr>
          <w:rFonts w:eastAsia="Yu Mincho"/>
          <w:lang w:eastAsia="zh-CN"/>
        </w:rPr>
        <w:t xml:space="preserve"> Initially focus on MCS 22 (Xiaomi)</w:t>
      </w:r>
    </w:p>
    <w:p w14:paraId="756E0FD4" w14:textId="77777777" w:rsidR="00957404" w:rsidRPr="00E7194D" w:rsidRDefault="00957404" w:rsidP="0095740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1A623D2A" w14:textId="77777777" w:rsidR="00957404" w:rsidRPr="00E7194D" w:rsidRDefault="00957404" w:rsidP="00957404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For Discussion at meeting</w:t>
      </w:r>
    </w:p>
    <w:p w14:paraId="45D1458E" w14:textId="77777777" w:rsidR="00957404" w:rsidRPr="00E7194D" w:rsidRDefault="00957404" w:rsidP="00957404">
      <w:pPr>
        <w:rPr>
          <w:lang w:eastAsia="zh-CN"/>
        </w:rPr>
      </w:pPr>
    </w:p>
    <w:p w14:paraId="589AF97D" w14:textId="5F162C52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Offline Tentative Agreement:</w:t>
      </w:r>
      <w:r w:rsidR="00216C5C" w:rsidRPr="00E7194D">
        <w:rPr>
          <w:b/>
          <w:bCs/>
          <w:szCs w:val="24"/>
          <w:lang w:eastAsia="zh-CN"/>
        </w:rPr>
        <w:t xml:space="preserve"> MCS 20</w:t>
      </w:r>
    </w:p>
    <w:p w14:paraId="6E2059ED" w14:textId="2BC56432" w:rsidR="006133BB" w:rsidRPr="00E7194D" w:rsidRDefault="006133BB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 w:rsidRPr="00E7194D">
        <w:rPr>
          <w:rFonts w:eastAsiaTheme="minorEastAsia"/>
        </w:rPr>
        <w:br w:type="page"/>
      </w:r>
    </w:p>
    <w:p w14:paraId="4EA19393" w14:textId="77777777" w:rsidR="00B31824" w:rsidRPr="00E7194D" w:rsidRDefault="00B31824" w:rsidP="00B31824">
      <w:pPr>
        <w:overflowPunct/>
        <w:autoSpaceDE/>
        <w:autoSpaceDN/>
        <w:adjustRightInd/>
        <w:spacing w:after="120"/>
        <w:ind w:left="284"/>
        <w:textAlignment w:val="auto"/>
        <w:rPr>
          <w:rFonts w:eastAsiaTheme="minorEastAsia"/>
        </w:rPr>
      </w:pPr>
    </w:p>
    <w:p w14:paraId="52501DE1" w14:textId="77777777" w:rsidR="00501FCB" w:rsidRPr="00E7194D" w:rsidRDefault="00501FCB" w:rsidP="00501FCB">
      <w:pPr>
        <w:pStyle w:val="Heading1"/>
        <w:rPr>
          <w:lang w:eastAsia="ja-JP"/>
        </w:rPr>
      </w:pPr>
      <w:r w:rsidRPr="00E7194D">
        <w:rPr>
          <w:lang w:eastAsia="ja-JP"/>
        </w:rPr>
        <w:t>Topic #2: Work Split</w:t>
      </w:r>
    </w:p>
    <w:p w14:paraId="66972DFB" w14:textId="77777777" w:rsidR="00501FCB" w:rsidRPr="00E7194D" w:rsidRDefault="00501FCB" w:rsidP="00501FCB">
      <w:pPr>
        <w:pStyle w:val="Heading2"/>
      </w:pPr>
      <w:r w:rsidRPr="00E7194D">
        <w:t>Open issues summary</w:t>
      </w:r>
    </w:p>
    <w:p w14:paraId="50CBEFF1" w14:textId="77777777" w:rsidR="00501FCB" w:rsidRPr="00E7194D" w:rsidRDefault="00501FCB" w:rsidP="00501FCB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2-1: Work Split</w:t>
      </w:r>
    </w:p>
    <w:p w14:paraId="3AC0D0C2" w14:textId="77777777" w:rsidR="00501FCB" w:rsidRPr="00E7194D" w:rsidRDefault="00501FCB" w:rsidP="00501FCB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2-1: Work Plan</w:t>
      </w:r>
    </w:p>
    <w:p w14:paraId="12158503" w14:textId="77777777" w:rsidR="00501FCB" w:rsidRPr="00E7194D" w:rsidRDefault="00501FCB" w:rsidP="00501FC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Proposals</w:t>
      </w:r>
    </w:p>
    <w:tbl>
      <w:tblPr>
        <w:tblpPr w:leftFromText="180" w:rightFromText="180" w:vertAnchor="page" w:horzAnchor="margin" w:tblpY="3863"/>
        <w:tblW w:w="9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5113"/>
        <w:gridCol w:w="2602"/>
      </w:tblGrid>
      <w:tr w:rsidR="006133BB" w:rsidRPr="00E7194D" w14:paraId="2745FA93" w14:textId="77777777" w:rsidTr="006133BB">
        <w:trPr>
          <w:trHeight w:val="454"/>
        </w:trPr>
        <w:tc>
          <w:tcPr>
            <w:tcW w:w="7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9BA7D" w14:textId="77777777" w:rsidR="006133BB" w:rsidRPr="00E7194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>Task ID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35F0" w14:textId="77777777" w:rsidR="006133BB" w:rsidRPr="00E7194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>Responsible Company</w:t>
            </w:r>
          </w:p>
        </w:tc>
      </w:tr>
      <w:tr w:rsidR="006133BB" w:rsidRPr="00E7194D" w14:paraId="0017FE46" w14:textId="77777777" w:rsidTr="006133BB">
        <w:trPr>
          <w:trHeight w:val="454"/>
        </w:trPr>
        <w:tc>
          <w:tcPr>
            <w:tcW w:w="7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B0B2" w14:textId="77777777" w:rsidR="006133BB" w:rsidRPr="00AB6B7D" w:rsidRDefault="006133BB" w:rsidP="006133BB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Simulation result summary fo</w:t>
            </w:r>
            <w:r w:rsidRPr="00E7194D">
              <w:rPr>
                <w:szCs w:val="24"/>
                <w:lang w:eastAsia="zh-CN"/>
              </w:rPr>
              <w:t>r</w:t>
            </w:r>
            <w:r w:rsidRPr="00AB6B7D">
              <w:rPr>
                <w:szCs w:val="24"/>
                <w:lang w:eastAsia="zh-CN"/>
              </w:rPr>
              <w:t xml:space="preserve"> </w:t>
            </w:r>
            <w:r w:rsidRPr="00E7194D">
              <w:rPr>
                <w:szCs w:val="24"/>
                <w:lang w:eastAsia="zh-CN"/>
              </w:rPr>
              <w:t>256 QAM BS Demodulation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96798" w14:textId="65B7AD3E" w:rsidR="006133BB" w:rsidRPr="00AB6B7D" w:rsidRDefault="00FF6837" w:rsidP="006133B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Huawei</w:t>
            </w:r>
          </w:p>
        </w:tc>
      </w:tr>
      <w:tr w:rsidR="006133BB" w:rsidRPr="00AB6B7D" w14:paraId="3131FBC6" w14:textId="77777777" w:rsidTr="006133BB">
        <w:trPr>
          <w:trHeight w:val="275"/>
        </w:trPr>
        <w:tc>
          <w:tcPr>
            <w:tcW w:w="97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84EB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CR split</w:t>
            </w:r>
          </w:p>
        </w:tc>
      </w:tr>
      <w:tr w:rsidR="006133BB" w:rsidRPr="00E7194D" w14:paraId="511A4E31" w14:textId="77777777" w:rsidTr="006133BB">
        <w:trPr>
          <w:trHeight w:val="27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49838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Specification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08C84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Content part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B5434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Responsible</w:t>
            </w:r>
            <w:r w:rsidRPr="00E7194D">
              <w:rPr>
                <w:b/>
                <w:bCs/>
                <w:szCs w:val="24"/>
                <w:lang w:eastAsia="zh-CN"/>
              </w:rPr>
              <w:t xml:space="preserve"> Company</w:t>
            </w:r>
          </w:p>
        </w:tc>
      </w:tr>
      <w:tr w:rsidR="002552A9" w:rsidRPr="00E7194D" w14:paraId="4F6980CF" w14:textId="77777777" w:rsidTr="00332413">
        <w:trPr>
          <w:trHeight w:val="48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69F04" w14:textId="2321C520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F47E7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PUSCH requirement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62EAE" w14:textId="3CA98595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Nokia</w:t>
            </w:r>
          </w:p>
        </w:tc>
      </w:tr>
      <w:tr w:rsidR="002552A9" w:rsidRPr="00E7194D" w14:paraId="412C2FAE" w14:textId="77777777" w:rsidTr="00332413">
        <w:trPr>
          <w:trHeight w:val="289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F5680" w14:textId="0CD2323A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38.141-2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230C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PUSCH requirement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B6632" w14:textId="3BDF54A1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Ericsson</w:t>
            </w:r>
          </w:p>
        </w:tc>
      </w:tr>
      <w:tr w:rsidR="002552A9" w:rsidRPr="00E7194D" w14:paraId="45BC0DFE" w14:textId="77777777" w:rsidTr="00332413">
        <w:trPr>
          <w:trHeight w:val="27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03CC" w14:textId="2CFFFF0A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38.104, 38.141-2, 38.141-1 (for alignment)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47DEE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FRC tables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DE9E" w14:textId="14A8DCED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ZTE</w:t>
            </w:r>
          </w:p>
        </w:tc>
      </w:tr>
      <w:tr w:rsidR="002552A9" w:rsidRPr="00E7194D" w14:paraId="7749F7A0" w14:textId="77777777" w:rsidTr="00332413">
        <w:trPr>
          <w:trHeight w:val="55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A4C2" w14:textId="2651B9AF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9E5C" w14:textId="427B497C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Applicability rule, manufactory declaration, measurement uncertainty and test tolerance</w:t>
            </w:r>
            <w:r w:rsidR="000D2BFD">
              <w:rPr>
                <w:szCs w:val="24"/>
                <w:lang w:eastAsia="zh-CN"/>
              </w:rPr>
              <w:t>, delay profiles for FR2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213C" w14:textId="683C6602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Huawei</w:t>
            </w:r>
          </w:p>
        </w:tc>
      </w:tr>
      <w:tr w:rsidR="002552A9" w:rsidRPr="00E7194D" w14:paraId="72534855" w14:textId="77777777" w:rsidTr="00332413">
        <w:trPr>
          <w:trHeight w:val="55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DA6A4" w14:textId="32651B4B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38.141-2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EC29B" w14:textId="304523F6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Applicability rule, manufactory declaration, measurement uncertainty and test tolerance</w:t>
            </w:r>
            <w:r w:rsidR="000D2BFD">
              <w:rPr>
                <w:szCs w:val="24"/>
                <w:lang w:eastAsia="zh-CN"/>
              </w:rPr>
              <w:t>, delay profiles for FR2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BD34" w14:textId="28E1BDF6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Samsung</w:t>
            </w:r>
          </w:p>
        </w:tc>
      </w:tr>
    </w:tbl>
    <w:p w14:paraId="67F805D5" w14:textId="77777777" w:rsidR="00501FCB" w:rsidRPr="00E7194D" w:rsidRDefault="00501FCB" w:rsidP="00501FC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104AF18" w14:textId="77777777" w:rsidR="00501FCB" w:rsidRPr="00E7194D" w:rsidRDefault="00501FCB" w:rsidP="00501FCB">
      <w:pPr>
        <w:spacing w:after="120"/>
        <w:rPr>
          <w:szCs w:val="24"/>
          <w:lang w:eastAsia="zh-CN"/>
        </w:rPr>
      </w:pPr>
    </w:p>
    <w:p w14:paraId="1BBE0915" w14:textId="77777777" w:rsidR="00501FCB" w:rsidRPr="00E7194D" w:rsidRDefault="00501FCB" w:rsidP="00501FC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Recommended WF</w:t>
      </w:r>
    </w:p>
    <w:p w14:paraId="646F2A8A" w14:textId="77777777" w:rsidR="00501FCB" w:rsidRPr="00E7194D" w:rsidRDefault="00501FCB" w:rsidP="00501FCB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7194D">
        <w:rPr>
          <w:rFonts w:eastAsia="SimSun"/>
          <w:szCs w:val="24"/>
          <w:lang w:eastAsia="zh-CN"/>
        </w:rPr>
        <w:t>Work split for demodulation to be agreed at RAN4#108bis.</w:t>
      </w:r>
    </w:p>
    <w:p w14:paraId="33AAC71E" w14:textId="7A75F55D" w:rsidR="00005CFB" w:rsidRPr="00E7194D" w:rsidRDefault="00005CFB" w:rsidP="00005CFB">
      <w:pPr>
        <w:pStyle w:val="Heading2"/>
        <w:rPr>
          <w:rFonts w:eastAsiaTheme="minorEastAsia"/>
          <w:lang w:eastAsia="zh-CN"/>
        </w:rPr>
      </w:pPr>
      <w:r w:rsidRPr="00E7194D">
        <w:rPr>
          <w:rFonts w:eastAsiaTheme="minorEastAsia"/>
          <w:lang w:eastAsia="zh-CN"/>
        </w:rPr>
        <w:t>A.4 Reference</w:t>
      </w:r>
    </w:p>
    <w:p w14:paraId="5AC5DBDC" w14:textId="6D9E8FDD" w:rsidR="00D721BB" w:rsidRPr="000106C7" w:rsidRDefault="00005CFB" w:rsidP="000106C7">
      <w:pPr>
        <w:rPr>
          <w:rFonts w:eastAsiaTheme="minorEastAsia"/>
          <w:b/>
          <w:u w:val="single"/>
          <w:lang w:eastAsia="zh-CN"/>
        </w:rPr>
      </w:pPr>
      <w:r w:rsidRPr="00E7194D">
        <w:rPr>
          <w:rFonts w:eastAsiaTheme="minorEastAsia"/>
          <w:lang w:eastAsia="zh-CN"/>
        </w:rPr>
        <w:t xml:space="preserve">[1] </w:t>
      </w:r>
      <w:r w:rsidR="000106C7" w:rsidRPr="00E7194D">
        <w:rPr>
          <w:rFonts w:eastAsiaTheme="minorEastAsia"/>
          <w:lang w:eastAsia="zh-CN"/>
        </w:rPr>
        <w:t>R4-231</w:t>
      </w:r>
      <w:r w:rsidR="00501FCB" w:rsidRPr="00E7194D">
        <w:rPr>
          <w:rFonts w:eastAsiaTheme="minorEastAsia"/>
          <w:lang w:eastAsia="zh-CN"/>
        </w:rPr>
        <w:t>7946</w:t>
      </w:r>
      <w:r w:rsidR="000106C7" w:rsidRPr="00E7194D">
        <w:rPr>
          <w:rFonts w:eastAsiaTheme="minorEastAsia"/>
          <w:lang w:eastAsia="zh-CN"/>
        </w:rPr>
        <w:t>, Topic summary for [108][321] NR_RF_FR2_req_Ph3_Demod, Nokia, Nokia Shanghai Bell, RAN WG4 #</w:t>
      </w:r>
      <w:proofErr w:type="gramStart"/>
      <w:r w:rsidR="000106C7" w:rsidRPr="00E7194D">
        <w:rPr>
          <w:rFonts w:eastAsiaTheme="minorEastAsia"/>
          <w:lang w:eastAsia="zh-CN"/>
        </w:rPr>
        <w:t>108</w:t>
      </w:r>
      <w:r w:rsidR="00501FCB" w:rsidRPr="00E7194D">
        <w:rPr>
          <w:rFonts w:eastAsiaTheme="minorEastAsia"/>
          <w:lang w:eastAsia="zh-CN"/>
        </w:rPr>
        <w:t>bis</w:t>
      </w:r>
      <w:proofErr w:type="gramEnd"/>
    </w:p>
    <w:p w14:paraId="5356D609" w14:textId="77777777" w:rsidR="004B0B8A" w:rsidRPr="000106C7" w:rsidRDefault="004B0B8A" w:rsidP="004B0B8A">
      <w:pPr>
        <w:pStyle w:val="ListParagraph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SimSun"/>
          <w:b/>
          <w:szCs w:val="24"/>
          <w:lang w:eastAsia="zh-CN"/>
        </w:rPr>
      </w:pPr>
    </w:p>
    <w:p w14:paraId="7D19B6FE" w14:textId="77777777" w:rsidR="00D35C2E" w:rsidRPr="000106C7" w:rsidRDefault="00D35C2E" w:rsidP="00D35C2E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sectPr w:rsidR="00D35C2E" w:rsidRPr="000106C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09D7" w14:textId="77777777" w:rsidR="0033698E" w:rsidRPr="00A10429" w:rsidRDefault="0033698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727E067" w14:textId="77777777" w:rsidR="0033698E" w:rsidRPr="00A10429" w:rsidRDefault="0033698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B0F88" w14:textId="77777777" w:rsidR="0033698E" w:rsidRPr="00A10429" w:rsidRDefault="0033698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612EFD" w14:textId="77777777" w:rsidR="0033698E" w:rsidRPr="00A10429" w:rsidRDefault="0033698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657729">
    <w:abstractNumId w:val="5"/>
  </w:num>
  <w:num w:numId="2" w16cid:durableId="1331056867">
    <w:abstractNumId w:val="1"/>
  </w:num>
  <w:num w:numId="3" w16cid:durableId="1533155894">
    <w:abstractNumId w:val="3"/>
  </w:num>
  <w:num w:numId="4" w16cid:durableId="352146540">
    <w:abstractNumId w:val="4"/>
  </w:num>
  <w:num w:numId="5" w16cid:durableId="344870443">
    <w:abstractNumId w:val="0"/>
  </w:num>
  <w:num w:numId="6" w16cid:durableId="1499465471">
    <w:abstractNumId w:val="3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 w16cid:durableId="1827746952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 w16cid:durableId="1110514701">
    <w:abstractNumId w:val="0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 w16cid:durableId="200936516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B5A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6C7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A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BE0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B40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90D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46"/>
    <w:rsid w:val="0007125D"/>
    <w:rsid w:val="00071F1A"/>
    <w:rsid w:val="000722A2"/>
    <w:rsid w:val="00072DEC"/>
    <w:rsid w:val="0007384A"/>
    <w:rsid w:val="00073A13"/>
    <w:rsid w:val="00073F9A"/>
    <w:rsid w:val="0007426D"/>
    <w:rsid w:val="000742F1"/>
    <w:rsid w:val="00075063"/>
    <w:rsid w:val="00075248"/>
    <w:rsid w:val="0007587D"/>
    <w:rsid w:val="00076106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FE2"/>
    <w:rsid w:val="000A1AC6"/>
    <w:rsid w:val="000A2857"/>
    <w:rsid w:val="000A290C"/>
    <w:rsid w:val="000A35B5"/>
    <w:rsid w:val="000A37BC"/>
    <w:rsid w:val="000A49A8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A0F"/>
    <w:rsid w:val="000B4AA6"/>
    <w:rsid w:val="000B556B"/>
    <w:rsid w:val="000B5987"/>
    <w:rsid w:val="000B64C3"/>
    <w:rsid w:val="000B6C74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0FED"/>
    <w:rsid w:val="000D10AB"/>
    <w:rsid w:val="000D115A"/>
    <w:rsid w:val="000D18DF"/>
    <w:rsid w:val="000D1970"/>
    <w:rsid w:val="000D2422"/>
    <w:rsid w:val="000D2BFD"/>
    <w:rsid w:val="000D5118"/>
    <w:rsid w:val="000D5285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81"/>
    <w:rsid w:val="000E5EF4"/>
    <w:rsid w:val="000E61B1"/>
    <w:rsid w:val="000E6A68"/>
    <w:rsid w:val="000E6B80"/>
    <w:rsid w:val="000E6C29"/>
    <w:rsid w:val="000E78AA"/>
    <w:rsid w:val="000F067D"/>
    <w:rsid w:val="000F0982"/>
    <w:rsid w:val="000F0A40"/>
    <w:rsid w:val="000F14B9"/>
    <w:rsid w:val="000F256C"/>
    <w:rsid w:val="000F29F6"/>
    <w:rsid w:val="000F3E8D"/>
    <w:rsid w:val="000F40E2"/>
    <w:rsid w:val="000F485D"/>
    <w:rsid w:val="000F4A54"/>
    <w:rsid w:val="000F4B73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0FF8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F1"/>
    <w:rsid w:val="00124289"/>
    <w:rsid w:val="00124E13"/>
    <w:rsid w:val="0012530E"/>
    <w:rsid w:val="00126CA6"/>
    <w:rsid w:val="0013037A"/>
    <w:rsid w:val="001308F6"/>
    <w:rsid w:val="0013169D"/>
    <w:rsid w:val="00131D08"/>
    <w:rsid w:val="00132700"/>
    <w:rsid w:val="0013378D"/>
    <w:rsid w:val="00133D05"/>
    <w:rsid w:val="00134629"/>
    <w:rsid w:val="00136061"/>
    <w:rsid w:val="00136834"/>
    <w:rsid w:val="00136F3D"/>
    <w:rsid w:val="001376BE"/>
    <w:rsid w:val="00137982"/>
    <w:rsid w:val="00137A97"/>
    <w:rsid w:val="001402F2"/>
    <w:rsid w:val="00140C8D"/>
    <w:rsid w:val="0014152A"/>
    <w:rsid w:val="00141696"/>
    <w:rsid w:val="001429E6"/>
    <w:rsid w:val="001443C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27BC"/>
    <w:rsid w:val="0015432E"/>
    <w:rsid w:val="00154449"/>
    <w:rsid w:val="00155FC8"/>
    <w:rsid w:val="00156368"/>
    <w:rsid w:val="00157359"/>
    <w:rsid w:val="00157AD6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415"/>
    <w:rsid w:val="0016789C"/>
    <w:rsid w:val="00167BAA"/>
    <w:rsid w:val="00167BF6"/>
    <w:rsid w:val="00170005"/>
    <w:rsid w:val="001704FA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F9C"/>
    <w:rsid w:val="00176367"/>
    <w:rsid w:val="0017793C"/>
    <w:rsid w:val="00177CA1"/>
    <w:rsid w:val="001805AB"/>
    <w:rsid w:val="00180A37"/>
    <w:rsid w:val="0018149C"/>
    <w:rsid w:val="00181C7F"/>
    <w:rsid w:val="0018344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742"/>
    <w:rsid w:val="0019591E"/>
    <w:rsid w:val="00196E90"/>
    <w:rsid w:val="00197367"/>
    <w:rsid w:val="00197965"/>
    <w:rsid w:val="00197B20"/>
    <w:rsid w:val="00197CC4"/>
    <w:rsid w:val="00197EC2"/>
    <w:rsid w:val="001A0665"/>
    <w:rsid w:val="001A1C89"/>
    <w:rsid w:val="001A2689"/>
    <w:rsid w:val="001A32ED"/>
    <w:rsid w:val="001A3878"/>
    <w:rsid w:val="001A4100"/>
    <w:rsid w:val="001A456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9E"/>
    <w:rsid w:val="001D2361"/>
    <w:rsid w:val="001D273C"/>
    <w:rsid w:val="001D36C0"/>
    <w:rsid w:val="001D4260"/>
    <w:rsid w:val="001D4516"/>
    <w:rsid w:val="001D4FDF"/>
    <w:rsid w:val="001D59D0"/>
    <w:rsid w:val="001D7276"/>
    <w:rsid w:val="001D75C9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CB5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E7B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C5C"/>
    <w:rsid w:val="002173C7"/>
    <w:rsid w:val="00217A80"/>
    <w:rsid w:val="00221E87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7C"/>
    <w:rsid w:val="002552A9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67964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D2C"/>
    <w:rsid w:val="0028787D"/>
    <w:rsid w:val="002878A1"/>
    <w:rsid w:val="00290438"/>
    <w:rsid w:val="00290469"/>
    <w:rsid w:val="00290861"/>
    <w:rsid w:val="00290BF1"/>
    <w:rsid w:val="00291AB3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3281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051"/>
    <w:rsid w:val="002B58D7"/>
    <w:rsid w:val="002B6D99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63B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4C0"/>
    <w:rsid w:val="002E35B8"/>
    <w:rsid w:val="002E36ED"/>
    <w:rsid w:val="002E38AA"/>
    <w:rsid w:val="002E3B3A"/>
    <w:rsid w:val="002E3F07"/>
    <w:rsid w:val="002E51B9"/>
    <w:rsid w:val="002E531B"/>
    <w:rsid w:val="002E5846"/>
    <w:rsid w:val="002E591F"/>
    <w:rsid w:val="002E5B82"/>
    <w:rsid w:val="002E5DEC"/>
    <w:rsid w:val="002E6047"/>
    <w:rsid w:val="002E6E83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AB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57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98E"/>
    <w:rsid w:val="00336D82"/>
    <w:rsid w:val="00337698"/>
    <w:rsid w:val="003408F4"/>
    <w:rsid w:val="00340A88"/>
    <w:rsid w:val="003417AE"/>
    <w:rsid w:val="00342FF0"/>
    <w:rsid w:val="0034357C"/>
    <w:rsid w:val="00343E64"/>
    <w:rsid w:val="003453F6"/>
    <w:rsid w:val="00345B0B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2A0B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E27"/>
    <w:rsid w:val="00385FAA"/>
    <w:rsid w:val="00386314"/>
    <w:rsid w:val="00386416"/>
    <w:rsid w:val="00386450"/>
    <w:rsid w:val="003903DA"/>
    <w:rsid w:val="0039085F"/>
    <w:rsid w:val="00390CF9"/>
    <w:rsid w:val="003911AB"/>
    <w:rsid w:val="00391C1C"/>
    <w:rsid w:val="00391E58"/>
    <w:rsid w:val="0039201A"/>
    <w:rsid w:val="0039239B"/>
    <w:rsid w:val="0039265D"/>
    <w:rsid w:val="00392A1A"/>
    <w:rsid w:val="00392A39"/>
    <w:rsid w:val="00392D4B"/>
    <w:rsid w:val="00393958"/>
    <w:rsid w:val="00394082"/>
    <w:rsid w:val="00394956"/>
    <w:rsid w:val="00394E26"/>
    <w:rsid w:val="00395032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642F"/>
    <w:rsid w:val="003A7061"/>
    <w:rsid w:val="003A7A32"/>
    <w:rsid w:val="003B0020"/>
    <w:rsid w:val="003B0194"/>
    <w:rsid w:val="003B2151"/>
    <w:rsid w:val="003B2308"/>
    <w:rsid w:val="003B2F49"/>
    <w:rsid w:val="003B32B4"/>
    <w:rsid w:val="003B4550"/>
    <w:rsid w:val="003B4810"/>
    <w:rsid w:val="003B4DAB"/>
    <w:rsid w:val="003B643C"/>
    <w:rsid w:val="003B6DDD"/>
    <w:rsid w:val="003B6E0D"/>
    <w:rsid w:val="003B7087"/>
    <w:rsid w:val="003B718D"/>
    <w:rsid w:val="003B77B8"/>
    <w:rsid w:val="003B7AAC"/>
    <w:rsid w:val="003B7C4D"/>
    <w:rsid w:val="003C0278"/>
    <w:rsid w:val="003C0BB7"/>
    <w:rsid w:val="003C0FB5"/>
    <w:rsid w:val="003C1039"/>
    <w:rsid w:val="003C1439"/>
    <w:rsid w:val="003C3384"/>
    <w:rsid w:val="003C421A"/>
    <w:rsid w:val="003C4B33"/>
    <w:rsid w:val="003C4DA4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950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5B4"/>
    <w:rsid w:val="00413880"/>
    <w:rsid w:val="00413F4E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D0"/>
    <w:rsid w:val="004440C5"/>
    <w:rsid w:val="0044560C"/>
    <w:rsid w:val="004465DF"/>
    <w:rsid w:val="00450846"/>
    <w:rsid w:val="00450EEA"/>
    <w:rsid w:val="0045103B"/>
    <w:rsid w:val="00451383"/>
    <w:rsid w:val="004521D3"/>
    <w:rsid w:val="0045290C"/>
    <w:rsid w:val="00452EFA"/>
    <w:rsid w:val="0045408C"/>
    <w:rsid w:val="00454651"/>
    <w:rsid w:val="004552AB"/>
    <w:rsid w:val="00455313"/>
    <w:rsid w:val="004553B3"/>
    <w:rsid w:val="00455F92"/>
    <w:rsid w:val="00455FBB"/>
    <w:rsid w:val="00456776"/>
    <w:rsid w:val="00456FE8"/>
    <w:rsid w:val="004603AF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57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1E"/>
    <w:rsid w:val="004A717B"/>
    <w:rsid w:val="004A7995"/>
    <w:rsid w:val="004A79D6"/>
    <w:rsid w:val="004A7DAF"/>
    <w:rsid w:val="004B03A3"/>
    <w:rsid w:val="004B0849"/>
    <w:rsid w:val="004B0B8A"/>
    <w:rsid w:val="004B250B"/>
    <w:rsid w:val="004B2CE1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CD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4FA3"/>
    <w:rsid w:val="004D53AA"/>
    <w:rsid w:val="004D6148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B9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C58"/>
    <w:rsid w:val="004F34CA"/>
    <w:rsid w:val="004F363F"/>
    <w:rsid w:val="004F3F4E"/>
    <w:rsid w:val="004F4D22"/>
    <w:rsid w:val="004F54A3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CB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336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251F"/>
    <w:rsid w:val="00544BC8"/>
    <w:rsid w:val="0054519E"/>
    <w:rsid w:val="0054544C"/>
    <w:rsid w:val="00545A1C"/>
    <w:rsid w:val="00545C0F"/>
    <w:rsid w:val="00545E94"/>
    <w:rsid w:val="00546A98"/>
    <w:rsid w:val="0054719A"/>
    <w:rsid w:val="00550275"/>
    <w:rsid w:val="005524EE"/>
    <w:rsid w:val="00552557"/>
    <w:rsid w:val="00552C23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0D74"/>
    <w:rsid w:val="0057108A"/>
    <w:rsid w:val="00571420"/>
    <w:rsid w:val="00572227"/>
    <w:rsid w:val="00572AF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CA"/>
    <w:rsid w:val="005831F3"/>
    <w:rsid w:val="00583A10"/>
    <w:rsid w:val="00583AC3"/>
    <w:rsid w:val="00584556"/>
    <w:rsid w:val="00584935"/>
    <w:rsid w:val="00585772"/>
    <w:rsid w:val="0058577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21"/>
    <w:rsid w:val="00596FF9"/>
    <w:rsid w:val="0059793D"/>
    <w:rsid w:val="00597A82"/>
    <w:rsid w:val="00597B46"/>
    <w:rsid w:val="005A1049"/>
    <w:rsid w:val="005A152C"/>
    <w:rsid w:val="005A383F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B786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60"/>
    <w:rsid w:val="006074DC"/>
    <w:rsid w:val="00607F74"/>
    <w:rsid w:val="00610CA5"/>
    <w:rsid w:val="00610DA4"/>
    <w:rsid w:val="0061158F"/>
    <w:rsid w:val="0061194F"/>
    <w:rsid w:val="00611BEC"/>
    <w:rsid w:val="00611C7F"/>
    <w:rsid w:val="00612517"/>
    <w:rsid w:val="00612D2E"/>
    <w:rsid w:val="00612ED4"/>
    <w:rsid w:val="006131EB"/>
    <w:rsid w:val="006133BB"/>
    <w:rsid w:val="006135A8"/>
    <w:rsid w:val="00613CF3"/>
    <w:rsid w:val="00613F20"/>
    <w:rsid w:val="006147E3"/>
    <w:rsid w:val="006148A7"/>
    <w:rsid w:val="00615093"/>
    <w:rsid w:val="00615713"/>
    <w:rsid w:val="00615DAC"/>
    <w:rsid w:val="00616275"/>
    <w:rsid w:val="00616AD5"/>
    <w:rsid w:val="00616F1B"/>
    <w:rsid w:val="0061762E"/>
    <w:rsid w:val="006178D6"/>
    <w:rsid w:val="00617B0E"/>
    <w:rsid w:val="00617B69"/>
    <w:rsid w:val="00617C21"/>
    <w:rsid w:val="0062028B"/>
    <w:rsid w:val="006204A5"/>
    <w:rsid w:val="0062054D"/>
    <w:rsid w:val="00620F17"/>
    <w:rsid w:val="006226E1"/>
    <w:rsid w:val="0062280D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5F0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199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90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0A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FAB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7A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06F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B4A47"/>
    <w:rsid w:val="006C032D"/>
    <w:rsid w:val="006C05F5"/>
    <w:rsid w:val="006C0D1A"/>
    <w:rsid w:val="006C1B61"/>
    <w:rsid w:val="006C1B8E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F6A"/>
    <w:rsid w:val="00701BBB"/>
    <w:rsid w:val="007027C7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5C0"/>
    <w:rsid w:val="00710CE0"/>
    <w:rsid w:val="007120E5"/>
    <w:rsid w:val="00712234"/>
    <w:rsid w:val="0071264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753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A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262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4A7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E4E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F62"/>
    <w:rsid w:val="007B043E"/>
    <w:rsid w:val="007B10C8"/>
    <w:rsid w:val="007B1332"/>
    <w:rsid w:val="007B260E"/>
    <w:rsid w:val="007B3759"/>
    <w:rsid w:val="007B3F70"/>
    <w:rsid w:val="007B74B9"/>
    <w:rsid w:val="007B75EA"/>
    <w:rsid w:val="007B7840"/>
    <w:rsid w:val="007C0182"/>
    <w:rsid w:val="007C1502"/>
    <w:rsid w:val="007C1B39"/>
    <w:rsid w:val="007C20D4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9E6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2D8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383"/>
    <w:rsid w:val="008309EC"/>
    <w:rsid w:val="00831991"/>
    <w:rsid w:val="00831B32"/>
    <w:rsid w:val="008325B0"/>
    <w:rsid w:val="00833242"/>
    <w:rsid w:val="008339E1"/>
    <w:rsid w:val="00833A66"/>
    <w:rsid w:val="008340E6"/>
    <w:rsid w:val="008344B7"/>
    <w:rsid w:val="0083489E"/>
    <w:rsid w:val="00835407"/>
    <w:rsid w:val="008367EE"/>
    <w:rsid w:val="00836DD5"/>
    <w:rsid w:val="00836FB9"/>
    <w:rsid w:val="008378E8"/>
    <w:rsid w:val="00840B65"/>
    <w:rsid w:val="008410B0"/>
    <w:rsid w:val="008414BD"/>
    <w:rsid w:val="0084205F"/>
    <w:rsid w:val="008421CE"/>
    <w:rsid w:val="008423CE"/>
    <w:rsid w:val="0084241C"/>
    <w:rsid w:val="0084259B"/>
    <w:rsid w:val="008434BD"/>
    <w:rsid w:val="0084364E"/>
    <w:rsid w:val="008436F0"/>
    <w:rsid w:val="00843C2A"/>
    <w:rsid w:val="00843F2B"/>
    <w:rsid w:val="008441C3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91E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F7D"/>
    <w:rsid w:val="0087780E"/>
    <w:rsid w:val="00877B90"/>
    <w:rsid w:val="00877C71"/>
    <w:rsid w:val="00881DE9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13"/>
    <w:rsid w:val="008C6918"/>
    <w:rsid w:val="008C7E6C"/>
    <w:rsid w:val="008D0556"/>
    <w:rsid w:val="008D0E58"/>
    <w:rsid w:val="008D105D"/>
    <w:rsid w:val="008D15DC"/>
    <w:rsid w:val="008D1F03"/>
    <w:rsid w:val="008D2BCE"/>
    <w:rsid w:val="008D424B"/>
    <w:rsid w:val="008D4416"/>
    <w:rsid w:val="008D5371"/>
    <w:rsid w:val="008D698E"/>
    <w:rsid w:val="008D6C2B"/>
    <w:rsid w:val="008D70AA"/>
    <w:rsid w:val="008D7176"/>
    <w:rsid w:val="008D742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5A5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76F"/>
    <w:rsid w:val="00906A6B"/>
    <w:rsid w:val="00910A50"/>
    <w:rsid w:val="00911A69"/>
    <w:rsid w:val="0091248D"/>
    <w:rsid w:val="00912B35"/>
    <w:rsid w:val="00913094"/>
    <w:rsid w:val="0091444B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79C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132"/>
    <w:rsid w:val="009544D7"/>
    <w:rsid w:val="009553AC"/>
    <w:rsid w:val="00955DC0"/>
    <w:rsid w:val="00957290"/>
    <w:rsid w:val="0095740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C42"/>
    <w:rsid w:val="00980FCC"/>
    <w:rsid w:val="009819E8"/>
    <w:rsid w:val="00982099"/>
    <w:rsid w:val="009820EB"/>
    <w:rsid w:val="009830EE"/>
    <w:rsid w:val="00984E48"/>
    <w:rsid w:val="00985C65"/>
    <w:rsid w:val="009861C5"/>
    <w:rsid w:val="00987534"/>
    <w:rsid w:val="0099086A"/>
    <w:rsid w:val="0099124C"/>
    <w:rsid w:val="0099184E"/>
    <w:rsid w:val="00992CAD"/>
    <w:rsid w:val="00993FA6"/>
    <w:rsid w:val="00994002"/>
    <w:rsid w:val="009948AB"/>
    <w:rsid w:val="00994EF6"/>
    <w:rsid w:val="00995A15"/>
    <w:rsid w:val="0099661F"/>
    <w:rsid w:val="00996620"/>
    <w:rsid w:val="00996D48"/>
    <w:rsid w:val="00996D96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0ED7"/>
    <w:rsid w:val="009E1C4B"/>
    <w:rsid w:val="009E1CBC"/>
    <w:rsid w:val="009E1EBC"/>
    <w:rsid w:val="009E2B24"/>
    <w:rsid w:val="009E3857"/>
    <w:rsid w:val="009E4088"/>
    <w:rsid w:val="009E5F59"/>
    <w:rsid w:val="009E628C"/>
    <w:rsid w:val="009E64AC"/>
    <w:rsid w:val="009E6778"/>
    <w:rsid w:val="009F0E2A"/>
    <w:rsid w:val="009F11D1"/>
    <w:rsid w:val="009F1563"/>
    <w:rsid w:val="009F2120"/>
    <w:rsid w:val="009F2CFC"/>
    <w:rsid w:val="009F3252"/>
    <w:rsid w:val="009F3B10"/>
    <w:rsid w:val="009F41B8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5F4D"/>
    <w:rsid w:val="00A16022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EE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CF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02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23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049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1FC"/>
    <w:rsid w:val="00AD6D54"/>
    <w:rsid w:val="00AD7464"/>
    <w:rsid w:val="00AE04F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DA"/>
    <w:rsid w:val="00AE65B1"/>
    <w:rsid w:val="00AF103F"/>
    <w:rsid w:val="00AF26BC"/>
    <w:rsid w:val="00AF2818"/>
    <w:rsid w:val="00AF2F41"/>
    <w:rsid w:val="00AF391C"/>
    <w:rsid w:val="00AF3AE3"/>
    <w:rsid w:val="00AF473D"/>
    <w:rsid w:val="00AF4A70"/>
    <w:rsid w:val="00AF514C"/>
    <w:rsid w:val="00AF514D"/>
    <w:rsid w:val="00AF56AE"/>
    <w:rsid w:val="00AF572D"/>
    <w:rsid w:val="00AF646D"/>
    <w:rsid w:val="00AF68E5"/>
    <w:rsid w:val="00AF6CD9"/>
    <w:rsid w:val="00AF711A"/>
    <w:rsid w:val="00AF774C"/>
    <w:rsid w:val="00AF7DC1"/>
    <w:rsid w:val="00B013DC"/>
    <w:rsid w:val="00B020AE"/>
    <w:rsid w:val="00B02258"/>
    <w:rsid w:val="00B02648"/>
    <w:rsid w:val="00B032DD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8B5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BAD"/>
    <w:rsid w:val="00B455A2"/>
    <w:rsid w:val="00B463A7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BF7"/>
    <w:rsid w:val="00B55E3B"/>
    <w:rsid w:val="00B5693D"/>
    <w:rsid w:val="00B575C0"/>
    <w:rsid w:val="00B60101"/>
    <w:rsid w:val="00B6056F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13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CC5"/>
    <w:rsid w:val="00BA116F"/>
    <w:rsid w:val="00BA2B22"/>
    <w:rsid w:val="00BA3116"/>
    <w:rsid w:val="00BA3787"/>
    <w:rsid w:val="00BA448A"/>
    <w:rsid w:val="00BA44B0"/>
    <w:rsid w:val="00BA459C"/>
    <w:rsid w:val="00BA51D8"/>
    <w:rsid w:val="00BA6D61"/>
    <w:rsid w:val="00BB0BF4"/>
    <w:rsid w:val="00BB0E1C"/>
    <w:rsid w:val="00BB1012"/>
    <w:rsid w:val="00BB1175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630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D9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6C1E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C5"/>
    <w:rsid w:val="00C0142F"/>
    <w:rsid w:val="00C0180F"/>
    <w:rsid w:val="00C02271"/>
    <w:rsid w:val="00C03811"/>
    <w:rsid w:val="00C03855"/>
    <w:rsid w:val="00C03A93"/>
    <w:rsid w:val="00C03D87"/>
    <w:rsid w:val="00C03DC2"/>
    <w:rsid w:val="00C0491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995"/>
    <w:rsid w:val="00C220ED"/>
    <w:rsid w:val="00C223CF"/>
    <w:rsid w:val="00C2245A"/>
    <w:rsid w:val="00C2291A"/>
    <w:rsid w:val="00C22DC1"/>
    <w:rsid w:val="00C22DC6"/>
    <w:rsid w:val="00C244A7"/>
    <w:rsid w:val="00C245E4"/>
    <w:rsid w:val="00C263C8"/>
    <w:rsid w:val="00C266C3"/>
    <w:rsid w:val="00C26D36"/>
    <w:rsid w:val="00C277AF"/>
    <w:rsid w:val="00C30412"/>
    <w:rsid w:val="00C3190E"/>
    <w:rsid w:val="00C323C9"/>
    <w:rsid w:val="00C33E06"/>
    <w:rsid w:val="00C37E1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210"/>
    <w:rsid w:val="00C73D48"/>
    <w:rsid w:val="00C77553"/>
    <w:rsid w:val="00C779D2"/>
    <w:rsid w:val="00C81043"/>
    <w:rsid w:val="00C8106D"/>
    <w:rsid w:val="00C815AE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AA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71"/>
    <w:rsid w:val="00CA4FED"/>
    <w:rsid w:val="00CA516E"/>
    <w:rsid w:val="00CA5171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687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C83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4F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DAB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B2E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7412"/>
    <w:rsid w:val="00D414BC"/>
    <w:rsid w:val="00D42105"/>
    <w:rsid w:val="00D446C9"/>
    <w:rsid w:val="00D44AB1"/>
    <w:rsid w:val="00D46EDF"/>
    <w:rsid w:val="00D47A25"/>
    <w:rsid w:val="00D47AEB"/>
    <w:rsid w:val="00D515EE"/>
    <w:rsid w:val="00D525A1"/>
    <w:rsid w:val="00D52A7A"/>
    <w:rsid w:val="00D52F4E"/>
    <w:rsid w:val="00D5446B"/>
    <w:rsid w:val="00D54BFD"/>
    <w:rsid w:val="00D55A24"/>
    <w:rsid w:val="00D55B01"/>
    <w:rsid w:val="00D55F0A"/>
    <w:rsid w:val="00D56B5E"/>
    <w:rsid w:val="00D56E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7"/>
    <w:rsid w:val="00D64B48"/>
    <w:rsid w:val="00D64FF1"/>
    <w:rsid w:val="00D65828"/>
    <w:rsid w:val="00D65A72"/>
    <w:rsid w:val="00D65DA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6BED"/>
    <w:rsid w:val="00D7744F"/>
    <w:rsid w:val="00D80197"/>
    <w:rsid w:val="00D802D9"/>
    <w:rsid w:val="00D80D82"/>
    <w:rsid w:val="00D819A8"/>
    <w:rsid w:val="00D81A3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79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D99"/>
    <w:rsid w:val="00D9563F"/>
    <w:rsid w:val="00D95896"/>
    <w:rsid w:val="00D96334"/>
    <w:rsid w:val="00D963DC"/>
    <w:rsid w:val="00D96711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601"/>
    <w:rsid w:val="00DB0BD5"/>
    <w:rsid w:val="00DB243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175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6EC"/>
    <w:rsid w:val="00DD1E13"/>
    <w:rsid w:val="00DD2235"/>
    <w:rsid w:val="00DD3124"/>
    <w:rsid w:val="00DD476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93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49C1"/>
    <w:rsid w:val="00E05289"/>
    <w:rsid w:val="00E056C8"/>
    <w:rsid w:val="00E061FF"/>
    <w:rsid w:val="00E065C3"/>
    <w:rsid w:val="00E06A34"/>
    <w:rsid w:val="00E06EC8"/>
    <w:rsid w:val="00E07563"/>
    <w:rsid w:val="00E079F0"/>
    <w:rsid w:val="00E118BA"/>
    <w:rsid w:val="00E11B9F"/>
    <w:rsid w:val="00E1285E"/>
    <w:rsid w:val="00E12BC5"/>
    <w:rsid w:val="00E12C7C"/>
    <w:rsid w:val="00E134D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C6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35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3F68"/>
    <w:rsid w:val="00E542F5"/>
    <w:rsid w:val="00E54346"/>
    <w:rsid w:val="00E54C27"/>
    <w:rsid w:val="00E5607F"/>
    <w:rsid w:val="00E56689"/>
    <w:rsid w:val="00E56B28"/>
    <w:rsid w:val="00E57311"/>
    <w:rsid w:val="00E574B7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94D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39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4D8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B9"/>
    <w:rsid w:val="00EE4C2D"/>
    <w:rsid w:val="00EE5AC4"/>
    <w:rsid w:val="00EE5F48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572"/>
    <w:rsid w:val="00F13EB4"/>
    <w:rsid w:val="00F14ABE"/>
    <w:rsid w:val="00F1500C"/>
    <w:rsid w:val="00F15EE9"/>
    <w:rsid w:val="00F16158"/>
    <w:rsid w:val="00F1684C"/>
    <w:rsid w:val="00F16862"/>
    <w:rsid w:val="00F16D2A"/>
    <w:rsid w:val="00F17F7D"/>
    <w:rsid w:val="00F2043B"/>
    <w:rsid w:val="00F2049C"/>
    <w:rsid w:val="00F20C9A"/>
    <w:rsid w:val="00F21090"/>
    <w:rsid w:val="00F22519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6BE5"/>
    <w:rsid w:val="00F3759B"/>
    <w:rsid w:val="00F40A40"/>
    <w:rsid w:val="00F40AEF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65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329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77AE0"/>
    <w:rsid w:val="00F8180E"/>
    <w:rsid w:val="00F82587"/>
    <w:rsid w:val="00F8261E"/>
    <w:rsid w:val="00F82BF9"/>
    <w:rsid w:val="00F83299"/>
    <w:rsid w:val="00F83D10"/>
    <w:rsid w:val="00F83DFD"/>
    <w:rsid w:val="00F84376"/>
    <w:rsid w:val="00F856CF"/>
    <w:rsid w:val="00F873D2"/>
    <w:rsid w:val="00F87567"/>
    <w:rsid w:val="00F8765D"/>
    <w:rsid w:val="00F90524"/>
    <w:rsid w:val="00F91CCC"/>
    <w:rsid w:val="00F91DB5"/>
    <w:rsid w:val="00F92112"/>
    <w:rsid w:val="00F927D3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5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87E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4B6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1143"/>
    <w:rsid w:val="00FF2228"/>
    <w:rsid w:val="00FF2642"/>
    <w:rsid w:val="00FF27BE"/>
    <w:rsid w:val="00FF4508"/>
    <w:rsid w:val="00FF49AC"/>
    <w:rsid w:val="00FF4C36"/>
    <w:rsid w:val="00FF4E80"/>
    <w:rsid w:val="00FF526C"/>
    <w:rsid w:val="00FF5A95"/>
    <w:rsid w:val="00FF5AF0"/>
    <w:rsid w:val="00FF6837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90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8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8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5AIRPNAIUNRU-1328258698-27620</_dlc_DocId>
    <_dlc_DocIdUrl xmlns="71c5aaf6-e6ce-465b-b873-5148d2a4c105">
      <Url>https://nokia.sharepoint.com/sites/c5g/5gradio/_layouts/15/DocIdRedir.aspx?ID=5AIRPNAIUNRU-1328258698-27620</Url>
      <Description>5AIRPNAIUNRU-1328258698-27620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B8F076-3D75-41A9-A061-ACCC1C53F5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3E0B3-A010-4622-A3D0-F447E5E3E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C2E4AF-C705-480A-863A-02818CF11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5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(Alex)</cp:lastModifiedBy>
  <cp:revision>101</cp:revision>
  <dcterms:created xsi:type="dcterms:W3CDTF">2023-10-08T07:51:00Z</dcterms:created>
  <dcterms:modified xsi:type="dcterms:W3CDTF">2023-10-09T09:10:00Z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(3)JN8saV0KBastSI+LTMc/Jwu/bToJmhUb0wpxU8RSLP6b84yXYfv3Gy/n7yuU3ZGbyo1h+U88
iPhq+9fwIpGUk4fEBXbBjNBvmQyQ733QjNyhKgnk/m1/0MbwpQspjtYmSXDfk1FG0sD0RMLd
QebvEEgBjZUM5MqQnxobP+vFjIbmi8pIoCs9tLFRJ+2VKbSadMuY0e5Ejm3pn4GJnN37pY7K
blHj6jMLHV8Lpkhw++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uvqet+sBNKBNGm8V1UL657a+1wKbAvDF7OCmWkTgl/J/g2uK9DDc3U
MGidJ1tIcNc1Rn1zDUB3ZY7rr1pyN7DVKxgAGFYBxRZkgHhI1B0300uuikAyvjUlAKn5pLpq
2oyiDbgh2ZmyYJBXn5MZQJ4rF4jJUXw76bI47P6+y/t+W0e1UcADwaZv9RSJIetyHBd2NtPv
PQhRhv4i4Emzs3sL1Ub8i7CekOfZf8CwniIb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QrdetmLbLNlwpvJfj67o9tc=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1684972444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b5f7fc11-2ced-4b48-9732-421f4a016715</vt:lpwstr>
  </property>
  <property fmtid="{D5CDD505-2E9C-101B-9397-08002B2CF9AE}" pid="19" name="MediaServiceImageTags">
    <vt:lpwstr/>
  </property>
</Properties>
</file>